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786" w:rsidRPr="00405CBF" w:rsidRDefault="00A05805" w:rsidP="00375786">
      <w:pPr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 xml:space="preserve"> </w:t>
      </w:r>
      <w:r w:rsidR="00375786">
        <w:rPr>
          <w:rFonts w:ascii="黑体" w:eastAsia="黑体" w:hAnsi="宋体" w:hint="eastAsia"/>
          <w:b/>
          <w:sz w:val="28"/>
          <w:szCs w:val="28"/>
        </w:rPr>
        <w:t xml:space="preserve"> </w:t>
      </w:r>
    </w:p>
    <w:p w:rsidR="0078030E" w:rsidRPr="00DA4B9A" w:rsidRDefault="0078030E" w:rsidP="0078030E">
      <w:pPr>
        <w:spacing w:line="440" w:lineRule="exact"/>
        <w:rPr>
          <w:rFonts w:ascii="汉仪书宋一简" w:eastAsia="汉仪书宋一简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       </w:t>
      </w:r>
    </w:p>
    <w:p w:rsidR="0078030E" w:rsidRDefault="0078030E" w:rsidP="0078030E">
      <w:pPr>
        <w:spacing w:line="440" w:lineRule="exact"/>
      </w:pPr>
    </w:p>
    <w:p w:rsidR="00011544" w:rsidRDefault="00011544" w:rsidP="0078030E">
      <w:pPr>
        <w:pStyle w:val="a7"/>
        <w:spacing w:afterLines="50" w:after="156"/>
        <w:ind w:firstLine="318"/>
        <w:jc w:val="center"/>
        <w:rPr>
          <w:rFonts w:ascii="方正小标宋_GBK" w:eastAsia="方正小标宋_GBK"/>
          <w:sz w:val="44"/>
        </w:rPr>
      </w:pPr>
    </w:p>
    <w:p w:rsidR="00011544" w:rsidRPr="00B75396" w:rsidRDefault="007353D9" w:rsidP="00051EBA">
      <w:pPr>
        <w:pStyle w:val="a7"/>
        <w:spacing w:afterLines="50" w:after="156" w:line="680" w:lineRule="exact"/>
        <w:ind w:firstLine="0"/>
        <w:jc w:val="center"/>
        <w:rPr>
          <w:rFonts w:ascii="方正小标宋简体" w:eastAsia="方正小标宋简体"/>
          <w:sz w:val="48"/>
        </w:rPr>
      </w:pPr>
      <w:r w:rsidRPr="00B75396">
        <w:rPr>
          <w:rFonts w:ascii="方正小标宋简体" w:eastAsia="方正小标宋简体" w:hint="eastAsia"/>
          <w:sz w:val="48"/>
        </w:rPr>
        <w:t>中国石油大学（华东）</w:t>
      </w:r>
    </w:p>
    <w:p w:rsidR="0078030E" w:rsidRPr="00B75396" w:rsidRDefault="00051EBA" w:rsidP="00051EBA">
      <w:pPr>
        <w:pStyle w:val="a7"/>
        <w:spacing w:afterLines="50" w:after="156" w:line="680" w:lineRule="exact"/>
        <w:ind w:firstLine="0"/>
        <w:jc w:val="center"/>
        <w:rPr>
          <w:rFonts w:ascii="方正小标宋简体" w:eastAsia="方正小标宋简体"/>
          <w:sz w:val="48"/>
        </w:rPr>
      </w:pPr>
      <w:r w:rsidRPr="00B75396">
        <w:rPr>
          <w:rFonts w:ascii="方正小标宋简体" w:eastAsia="方正小标宋简体" w:hint="eastAsia"/>
          <w:sz w:val="48"/>
        </w:rPr>
        <w:t>通识教育</w:t>
      </w:r>
      <w:r w:rsidR="002232F2" w:rsidRPr="00B75396">
        <w:rPr>
          <w:rFonts w:ascii="方正小标宋简体" w:eastAsia="方正小标宋简体" w:hint="eastAsia"/>
          <w:sz w:val="48"/>
        </w:rPr>
        <w:t>选修</w:t>
      </w:r>
      <w:r w:rsidRPr="00B75396">
        <w:rPr>
          <w:rFonts w:ascii="方正小标宋简体" w:eastAsia="方正小标宋简体" w:hint="eastAsia"/>
          <w:sz w:val="48"/>
        </w:rPr>
        <w:t>课程</w:t>
      </w:r>
      <w:r w:rsidR="00FA3D2C" w:rsidRPr="00B75396">
        <w:rPr>
          <w:rFonts w:ascii="方正小标宋简体" w:eastAsia="方正小标宋简体" w:hint="eastAsia"/>
          <w:sz w:val="48"/>
        </w:rPr>
        <w:t>申报书</w:t>
      </w:r>
    </w:p>
    <w:p w:rsidR="0078030E" w:rsidRDefault="0078030E" w:rsidP="002232F2">
      <w:pPr>
        <w:pStyle w:val="a7"/>
        <w:ind w:firstLine="0"/>
        <w:jc w:val="center"/>
        <w:rPr>
          <w:rFonts w:ascii="仿宋_GB2312" w:eastAsia="仿宋_GB2312"/>
        </w:rPr>
      </w:pPr>
    </w:p>
    <w:p w:rsidR="0078030E" w:rsidRDefault="0078030E" w:rsidP="002232F2">
      <w:pPr>
        <w:pStyle w:val="a7"/>
        <w:ind w:firstLine="0"/>
        <w:jc w:val="center"/>
        <w:rPr>
          <w:rFonts w:ascii="仿宋_GB2312" w:eastAsia="仿宋_GB2312"/>
        </w:rPr>
      </w:pPr>
    </w:p>
    <w:p w:rsidR="0078030E" w:rsidRDefault="0078030E" w:rsidP="002232F2">
      <w:pPr>
        <w:jc w:val="center"/>
      </w:pPr>
    </w:p>
    <w:p w:rsidR="00FE781F" w:rsidRDefault="00FE781F" w:rsidP="002232F2">
      <w:pPr>
        <w:jc w:val="center"/>
      </w:pPr>
    </w:p>
    <w:p w:rsidR="007353D9" w:rsidRDefault="007353D9" w:rsidP="002232F2">
      <w:pPr>
        <w:jc w:val="center"/>
      </w:pPr>
    </w:p>
    <w:p w:rsidR="007353D9" w:rsidRPr="00F30075" w:rsidRDefault="007353D9" w:rsidP="002232F2">
      <w:pPr>
        <w:jc w:val="center"/>
      </w:pPr>
    </w:p>
    <w:p w:rsidR="0078030E" w:rsidRDefault="00051EBA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  <w:u w:val="single"/>
        </w:rPr>
      </w:pPr>
      <w:r w:rsidRPr="00890015">
        <w:rPr>
          <w:rFonts w:ascii="楷体_GB2312" w:eastAsia="楷体_GB2312" w:hint="eastAsia"/>
          <w:spacing w:val="53"/>
          <w:kern w:val="0"/>
          <w:fitText w:val="1600" w:id="-1819044096"/>
        </w:rPr>
        <w:t>课程</w:t>
      </w:r>
      <w:r w:rsidR="0078030E" w:rsidRPr="00890015">
        <w:rPr>
          <w:rFonts w:ascii="楷体_GB2312" w:eastAsia="楷体_GB2312" w:hint="eastAsia"/>
          <w:spacing w:val="53"/>
          <w:kern w:val="0"/>
          <w:fitText w:val="1600" w:id="-1819044096"/>
        </w:rPr>
        <w:t>名</w:t>
      </w:r>
      <w:r w:rsidR="0078030E" w:rsidRPr="00890015">
        <w:rPr>
          <w:rFonts w:ascii="楷体_GB2312" w:eastAsia="楷体_GB2312" w:hint="eastAsia"/>
          <w:spacing w:val="1"/>
          <w:kern w:val="0"/>
          <w:fitText w:val="1600" w:id="-1819044096"/>
        </w:rPr>
        <w:t>称</w:t>
      </w:r>
      <w:r w:rsidR="0078030E">
        <w:rPr>
          <w:rFonts w:ascii="仿宋_GB2312" w:eastAsia="仿宋_GB2312" w:hint="eastAsia"/>
        </w:rPr>
        <w:t>：</w:t>
      </w:r>
      <w:r w:rsidR="000F4E7F">
        <w:rPr>
          <w:rFonts w:ascii="楷体_GB2312" w:eastAsia="楷体_GB2312" w:hint="eastAsia"/>
          <w:u w:val="single"/>
        </w:rPr>
        <w:t xml:space="preserve">                        </w:t>
      </w:r>
    </w:p>
    <w:p w:rsidR="000F4E7F" w:rsidRPr="00AC48A1" w:rsidRDefault="00890015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  <w:u w:val="single"/>
        </w:rPr>
      </w:pPr>
      <w:r>
        <w:rPr>
          <w:rFonts w:ascii="楷体_GB2312" w:eastAsia="楷体_GB2312" w:hint="eastAsia"/>
        </w:rPr>
        <w:t>课程负责人</w:t>
      </w:r>
      <w:r w:rsidR="000F4E7F" w:rsidRPr="00051EBA">
        <w:rPr>
          <w:rFonts w:ascii="楷体_GB2312" w:eastAsia="楷体_GB2312" w:hint="eastAsia"/>
        </w:rPr>
        <w:t>：</w:t>
      </w:r>
      <w:r w:rsidR="000F4E7F">
        <w:rPr>
          <w:rFonts w:ascii="楷体_GB2312" w:eastAsia="楷体_GB2312" w:hint="eastAsia"/>
          <w:u w:val="single"/>
        </w:rPr>
        <w:t xml:space="preserve">                        </w:t>
      </w:r>
    </w:p>
    <w:p w:rsidR="00AC48A1" w:rsidRPr="00AC48A1" w:rsidRDefault="00051EBA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  <w:u w:val="single"/>
        </w:rPr>
      </w:pPr>
      <w:r w:rsidRPr="00890015">
        <w:rPr>
          <w:rFonts w:ascii="楷体_GB2312" w:eastAsia="楷体_GB2312" w:hint="eastAsia"/>
          <w:spacing w:val="53"/>
          <w:kern w:val="0"/>
          <w:fitText w:val="1600" w:id="-1819044096"/>
        </w:rPr>
        <w:t>开课</w:t>
      </w:r>
      <w:r w:rsidR="00AC48A1" w:rsidRPr="00890015">
        <w:rPr>
          <w:rFonts w:ascii="楷体_GB2312" w:eastAsia="楷体_GB2312" w:hint="eastAsia"/>
          <w:spacing w:val="53"/>
          <w:kern w:val="0"/>
          <w:fitText w:val="1600" w:id="-1819044096"/>
        </w:rPr>
        <w:t>单</w:t>
      </w:r>
      <w:r w:rsidR="00AC48A1" w:rsidRPr="00890015">
        <w:rPr>
          <w:rFonts w:ascii="楷体_GB2312" w:eastAsia="楷体_GB2312" w:hint="eastAsia"/>
          <w:spacing w:val="1"/>
          <w:kern w:val="0"/>
          <w:fitText w:val="1600" w:id="-1819044096"/>
        </w:rPr>
        <w:t>位</w:t>
      </w:r>
      <w:r w:rsidR="00AC48A1">
        <w:rPr>
          <w:rFonts w:ascii="楷体_GB2312" w:eastAsia="楷体_GB2312" w:hint="eastAsia"/>
        </w:rPr>
        <w:t>：</w:t>
      </w:r>
      <w:r w:rsidR="00AC48A1">
        <w:rPr>
          <w:rFonts w:ascii="楷体_GB2312" w:eastAsia="楷体_GB2312" w:hint="eastAsia"/>
          <w:u w:val="single"/>
        </w:rPr>
        <w:t xml:space="preserve">                        </w:t>
      </w:r>
    </w:p>
    <w:p w:rsidR="0078030E" w:rsidRDefault="0078030E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</w:rPr>
      </w:pPr>
      <w:r w:rsidRPr="00890015">
        <w:rPr>
          <w:rFonts w:ascii="楷体_GB2312" w:eastAsia="楷体_GB2312" w:hint="eastAsia"/>
          <w:spacing w:val="53"/>
          <w:kern w:val="0"/>
          <w:fitText w:val="1600" w:id="-1819044096"/>
        </w:rPr>
        <w:t>联系电</w:t>
      </w:r>
      <w:r w:rsidRPr="00890015">
        <w:rPr>
          <w:rFonts w:ascii="楷体_GB2312" w:eastAsia="楷体_GB2312" w:hint="eastAsia"/>
          <w:spacing w:val="1"/>
          <w:kern w:val="0"/>
          <w:fitText w:val="1600" w:id="-1819044096"/>
        </w:rPr>
        <w:t>话</w:t>
      </w:r>
      <w:r>
        <w:rPr>
          <w:rFonts w:ascii="楷体_GB2312" w:eastAsia="楷体_GB2312" w:hint="eastAsia"/>
        </w:rPr>
        <w:t>：</w:t>
      </w:r>
      <w:r>
        <w:rPr>
          <w:rFonts w:ascii="楷体_GB2312" w:eastAsia="楷体_GB2312" w:hint="eastAsia"/>
          <w:u w:val="single"/>
        </w:rPr>
        <w:t xml:space="preserve">                        </w:t>
      </w:r>
    </w:p>
    <w:p w:rsidR="0078030E" w:rsidRPr="00096976" w:rsidRDefault="0078030E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</w:rPr>
      </w:pPr>
      <w:r w:rsidRPr="004D4B9B">
        <w:rPr>
          <w:rFonts w:ascii="楷体_GB2312" w:eastAsia="楷体_GB2312" w:hint="eastAsia"/>
          <w:spacing w:val="53"/>
          <w:kern w:val="0"/>
          <w:fitText w:val="1600" w:id="-1819044096"/>
        </w:rPr>
        <w:t>电子邮</w:t>
      </w:r>
      <w:r w:rsidRPr="004D4B9B">
        <w:rPr>
          <w:rFonts w:ascii="楷体_GB2312" w:eastAsia="楷体_GB2312" w:hint="eastAsia"/>
          <w:spacing w:val="1"/>
          <w:kern w:val="0"/>
          <w:fitText w:val="1600" w:id="-1819044096"/>
        </w:rPr>
        <w:t>箱</w:t>
      </w:r>
      <w:r w:rsidRPr="00096976">
        <w:rPr>
          <w:rFonts w:ascii="楷体_GB2312" w:eastAsia="楷体_GB2312" w:hint="eastAsia"/>
        </w:rPr>
        <w:t xml:space="preserve">: </w:t>
      </w:r>
      <w:r w:rsidRPr="00096976">
        <w:rPr>
          <w:rFonts w:ascii="楷体_GB2312" w:eastAsia="楷体_GB2312" w:hint="eastAsia"/>
          <w:u w:val="single"/>
        </w:rPr>
        <w:t xml:space="preserve">                        </w:t>
      </w:r>
    </w:p>
    <w:p w:rsidR="0078030E" w:rsidRDefault="00011544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  <w:sz w:val="36"/>
          <w:u w:val="single"/>
        </w:rPr>
      </w:pPr>
      <w:r w:rsidRPr="004D4B9B">
        <w:rPr>
          <w:rFonts w:ascii="楷体_GB2312" w:eastAsia="楷体_GB2312" w:hint="eastAsia"/>
          <w:spacing w:val="53"/>
          <w:kern w:val="0"/>
          <w:fitText w:val="1600" w:id="-1819044096"/>
        </w:rPr>
        <w:t>申报</w:t>
      </w:r>
      <w:r w:rsidR="004D4B9B" w:rsidRPr="004D4B9B">
        <w:rPr>
          <w:rFonts w:ascii="楷体_GB2312" w:eastAsia="楷体_GB2312" w:hint="eastAsia"/>
          <w:spacing w:val="53"/>
          <w:kern w:val="0"/>
          <w:fitText w:val="1600" w:id="-1819044096"/>
        </w:rPr>
        <w:t>时</w:t>
      </w:r>
      <w:r w:rsidR="004D4B9B" w:rsidRPr="004D4B9B">
        <w:rPr>
          <w:rFonts w:ascii="楷体_GB2312" w:eastAsia="楷体_GB2312" w:hint="eastAsia"/>
          <w:spacing w:val="1"/>
          <w:kern w:val="0"/>
          <w:fitText w:val="1600" w:id="-1819044096"/>
        </w:rPr>
        <w:t>间</w:t>
      </w:r>
      <w:r w:rsidR="0078030E">
        <w:rPr>
          <w:rFonts w:ascii="楷体_GB2312" w:eastAsia="楷体_GB2312" w:hint="eastAsia"/>
        </w:rPr>
        <w:t>：</w:t>
      </w:r>
      <w:r w:rsidR="0078030E">
        <w:rPr>
          <w:rFonts w:ascii="楷体_GB2312" w:eastAsia="楷体_GB2312" w:hint="eastAsia"/>
          <w:u w:val="single"/>
        </w:rPr>
        <w:t xml:space="preserve">                        </w:t>
      </w:r>
    </w:p>
    <w:p w:rsidR="0078030E" w:rsidRDefault="0078030E" w:rsidP="002232F2">
      <w:pPr>
        <w:spacing w:line="440" w:lineRule="exact"/>
        <w:ind w:firstLineChars="11" w:firstLine="40"/>
        <w:jc w:val="center"/>
        <w:rPr>
          <w:rFonts w:ascii="楷体_GB2312" w:eastAsia="楷体_GB2312"/>
          <w:color w:val="000000"/>
          <w:sz w:val="36"/>
          <w:szCs w:val="20"/>
          <w:u w:val="single"/>
        </w:rPr>
      </w:pPr>
    </w:p>
    <w:p w:rsidR="00DA4B9A" w:rsidRDefault="00DA4B9A" w:rsidP="002232F2">
      <w:pPr>
        <w:spacing w:line="440" w:lineRule="exact"/>
        <w:jc w:val="center"/>
        <w:rPr>
          <w:sz w:val="24"/>
        </w:rPr>
      </w:pPr>
    </w:p>
    <w:p w:rsidR="00082D26" w:rsidRDefault="00082D26" w:rsidP="002232F2">
      <w:pPr>
        <w:spacing w:line="440" w:lineRule="exact"/>
        <w:jc w:val="center"/>
        <w:rPr>
          <w:sz w:val="24"/>
        </w:rPr>
      </w:pPr>
    </w:p>
    <w:p w:rsidR="002F287F" w:rsidRDefault="002F287F" w:rsidP="002232F2">
      <w:pPr>
        <w:spacing w:line="440" w:lineRule="exact"/>
        <w:jc w:val="center"/>
        <w:rPr>
          <w:sz w:val="24"/>
        </w:rPr>
      </w:pPr>
    </w:p>
    <w:p w:rsidR="00797850" w:rsidRDefault="00AF6D31" w:rsidP="002232F2">
      <w:pPr>
        <w:spacing w:beforeLines="50" w:before="156" w:line="440" w:lineRule="exact"/>
        <w:jc w:val="center"/>
        <w:rPr>
          <w:rFonts w:ascii="姚体"/>
          <w:color w:val="000000"/>
          <w:sz w:val="24"/>
        </w:rPr>
      </w:pPr>
      <w:r w:rsidRPr="00001C32">
        <w:rPr>
          <w:rFonts w:ascii="姚体" w:hint="eastAsia"/>
          <w:color w:val="000000"/>
          <w:sz w:val="24"/>
        </w:rPr>
        <w:t>教</w:t>
      </w:r>
      <w:r w:rsidRPr="00001C32">
        <w:rPr>
          <w:rFonts w:ascii="姚体" w:hint="eastAsia"/>
          <w:color w:val="000000"/>
          <w:sz w:val="24"/>
        </w:rPr>
        <w:t xml:space="preserve"> </w:t>
      </w:r>
      <w:proofErr w:type="gramStart"/>
      <w:r w:rsidRPr="00001C32">
        <w:rPr>
          <w:rFonts w:ascii="姚体" w:hint="eastAsia"/>
          <w:color w:val="000000"/>
          <w:sz w:val="24"/>
        </w:rPr>
        <w:t>务</w:t>
      </w:r>
      <w:proofErr w:type="gramEnd"/>
      <w:r w:rsidRPr="00001C32">
        <w:rPr>
          <w:rFonts w:ascii="姚体" w:hint="eastAsia"/>
          <w:color w:val="000000"/>
          <w:sz w:val="24"/>
        </w:rPr>
        <w:t xml:space="preserve"> </w:t>
      </w:r>
      <w:r w:rsidRPr="00001C32">
        <w:rPr>
          <w:rFonts w:ascii="姚体" w:hint="eastAsia"/>
          <w:color w:val="000000"/>
          <w:sz w:val="24"/>
        </w:rPr>
        <w:t>处</w:t>
      </w:r>
      <w:r w:rsidR="002232F2">
        <w:rPr>
          <w:rFonts w:ascii="姚体" w:hint="eastAsia"/>
          <w:color w:val="000000"/>
          <w:sz w:val="24"/>
        </w:rPr>
        <w:t xml:space="preserve"> </w:t>
      </w:r>
      <w:r w:rsidR="002232F2">
        <w:rPr>
          <w:rFonts w:ascii="姚体" w:hint="eastAsia"/>
          <w:color w:val="000000"/>
          <w:sz w:val="24"/>
        </w:rPr>
        <w:t>制</w:t>
      </w:r>
      <w:r w:rsidR="002232F2">
        <w:rPr>
          <w:rFonts w:ascii="姚体" w:hint="eastAsia"/>
          <w:color w:val="000000"/>
          <w:sz w:val="24"/>
        </w:rPr>
        <w:t xml:space="preserve"> </w:t>
      </w:r>
      <w:r w:rsidR="002232F2">
        <w:rPr>
          <w:rFonts w:ascii="姚体" w:hint="eastAsia"/>
          <w:color w:val="000000"/>
          <w:sz w:val="24"/>
        </w:rPr>
        <w:t>表</w:t>
      </w:r>
    </w:p>
    <w:p w:rsidR="00797850" w:rsidRDefault="00797850" w:rsidP="002232F2">
      <w:pPr>
        <w:widowControl/>
        <w:jc w:val="center"/>
        <w:rPr>
          <w:rFonts w:ascii="姚体"/>
          <w:color w:val="000000"/>
          <w:sz w:val="24"/>
        </w:rPr>
      </w:pPr>
      <w:r>
        <w:rPr>
          <w:rFonts w:ascii="姚体"/>
          <w:color w:val="000000"/>
          <w:sz w:val="24"/>
        </w:rPr>
        <w:br w:type="page"/>
      </w:r>
    </w:p>
    <w:p w:rsidR="0078030E" w:rsidRPr="00DA4B9A" w:rsidRDefault="0078030E" w:rsidP="00FE781F">
      <w:pPr>
        <w:spacing w:line="440" w:lineRule="exact"/>
        <w:rPr>
          <w:rFonts w:eastAsia="黑体"/>
          <w:sz w:val="32"/>
          <w:szCs w:val="32"/>
        </w:rPr>
      </w:pPr>
      <w:r w:rsidRPr="00DA4B9A">
        <w:rPr>
          <w:rFonts w:eastAsia="黑体" w:hint="eastAsia"/>
          <w:sz w:val="32"/>
          <w:szCs w:val="32"/>
        </w:rPr>
        <w:lastRenderedPageBreak/>
        <w:t>一、</w:t>
      </w:r>
      <w:r w:rsidR="004E65F7">
        <w:rPr>
          <w:rFonts w:eastAsia="黑体" w:hint="eastAsia"/>
          <w:sz w:val="32"/>
          <w:szCs w:val="32"/>
        </w:rPr>
        <w:t>课程基本情况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087"/>
        <w:gridCol w:w="614"/>
        <w:gridCol w:w="709"/>
        <w:gridCol w:w="425"/>
        <w:gridCol w:w="284"/>
        <w:gridCol w:w="567"/>
        <w:gridCol w:w="567"/>
        <w:gridCol w:w="141"/>
        <w:gridCol w:w="426"/>
        <w:gridCol w:w="567"/>
        <w:gridCol w:w="567"/>
        <w:gridCol w:w="708"/>
        <w:gridCol w:w="426"/>
        <w:gridCol w:w="1748"/>
      </w:tblGrid>
      <w:tr w:rsidR="004E65F7" w:rsidTr="00F629E3">
        <w:trPr>
          <w:trHeight w:val="567"/>
          <w:jc w:val="center"/>
        </w:trPr>
        <w:tc>
          <w:tcPr>
            <w:tcW w:w="1791" w:type="dxa"/>
            <w:gridSpan w:val="2"/>
            <w:vAlign w:val="center"/>
          </w:tcPr>
          <w:p w:rsidR="004E65F7" w:rsidRDefault="004E65F7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课程名称（中）</w:t>
            </w:r>
          </w:p>
        </w:tc>
        <w:tc>
          <w:tcPr>
            <w:tcW w:w="7749" w:type="dxa"/>
            <w:gridSpan w:val="13"/>
            <w:vAlign w:val="center"/>
          </w:tcPr>
          <w:p w:rsidR="004E65F7" w:rsidRDefault="004E65F7" w:rsidP="00FF7A7E">
            <w:pPr>
              <w:rPr>
                <w:sz w:val="24"/>
              </w:rPr>
            </w:pPr>
          </w:p>
        </w:tc>
      </w:tr>
      <w:tr w:rsidR="004E65F7" w:rsidTr="00F629E3">
        <w:trPr>
          <w:trHeight w:val="567"/>
          <w:jc w:val="center"/>
        </w:trPr>
        <w:tc>
          <w:tcPr>
            <w:tcW w:w="1791" w:type="dxa"/>
            <w:gridSpan w:val="2"/>
            <w:vAlign w:val="center"/>
          </w:tcPr>
          <w:p w:rsidR="004E65F7" w:rsidRDefault="004E65F7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课程名称（英）</w:t>
            </w:r>
          </w:p>
        </w:tc>
        <w:tc>
          <w:tcPr>
            <w:tcW w:w="7749" w:type="dxa"/>
            <w:gridSpan w:val="13"/>
            <w:vAlign w:val="center"/>
          </w:tcPr>
          <w:p w:rsidR="004E65F7" w:rsidRDefault="004E65F7" w:rsidP="00FF7A7E">
            <w:pPr>
              <w:rPr>
                <w:sz w:val="24"/>
              </w:rPr>
            </w:pPr>
          </w:p>
        </w:tc>
      </w:tr>
      <w:tr w:rsidR="00B13F22" w:rsidTr="00F629E3">
        <w:trPr>
          <w:trHeight w:val="567"/>
          <w:jc w:val="center"/>
        </w:trPr>
        <w:tc>
          <w:tcPr>
            <w:tcW w:w="1791" w:type="dxa"/>
            <w:gridSpan w:val="2"/>
            <w:vAlign w:val="center"/>
          </w:tcPr>
          <w:p w:rsidR="00B13F22" w:rsidRDefault="00B13F22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开课学院</w:t>
            </w:r>
          </w:p>
        </w:tc>
        <w:tc>
          <w:tcPr>
            <w:tcW w:w="3733" w:type="dxa"/>
            <w:gridSpan w:val="8"/>
            <w:vAlign w:val="center"/>
          </w:tcPr>
          <w:p w:rsidR="00B13F22" w:rsidRDefault="00B13F22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13F22" w:rsidRDefault="00B13F22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开课系</w:t>
            </w:r>
          </w:p>
        </w:tc>
        <w:tc>
          <w:tcPr>
            <w:tcW w:w="2882" w:type="dxa"/>
            <w:gridSpan w:val="3"/>
            <w:vAlign w:val="center"/>
          </w:tcPr>
          <w:p w:rsidR="00B13F22" w:rsidRDefault="00B13F22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4E65F7" w:rsidTr="00F629E3">
        <w:trPr>
          <w:trHeight w:val="567"/>
          <w:jc w:val="center"/>
        </w:trPr>
        <w:tc>
          <w:tcPr>
            <w:tcW w:w="1791" w:type="dxa"/>
            <w:gridSpan w:val="2"/>
            <w:vAlign w:val="center"/>
          </w:tcPr>
          <w:p w:rsidR="007A2281" w:rsidRDefault="004E65F7" w:rsidP="00F629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计划</w:t>
            </w:r>
            <w:r w:rsidR="00F629E3">
              <w:rPr>
                <w:rFonts w:hint="eastAsia"/>
                <w:sz w:val="24"/>
              </w:rPr>
              <w:t>首次</w:t>
            </w:r>
          </w:p>
          <w:p w:rsidR="004E65F7" w:rsidRDefault="004E65F7" w:rsidP="00F629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7749" w:type="dxa"/>
            <w:gridSpan w:val="13"/>
            <w:vAlign w:val="center"/>
          </w:tcPr>
          <w:p w:rsidR="004E65F7" w:rsidRPr="001D0B80" w:rsidRDefault="004E65F7" w:rsidP="00F629E3">
            <w:pPr>
              <w:jc w:val="center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</w:t>
            </w:r>
            <w:r w:rsidR="00F629E3">
              <w:rPr>
                <w:sz w:val="24"/>
              </w:rPr>
              <w:t>21</w:t>
            </w:r>
            <w:r>
              <w:rPr>
                <w:sz w:val="24"/>
              </w:rPr>
              <w:t>-20</w:t>
            </w:r>
            <w:r w:rsidR="00F629E3">
              <w:rPr>
                <w:sz w:val="24"/>
              </w:rPr>
              <w:t>22</w:t>
            </w:r>
            <w:r>
              <w:rPr>
                <w:sz w:val="24"/>
              </w:rPr>
              <w:t>-</w:t>
            </w:r>
            <w:r w:rsidR="00F629E3">
              <w:rPr>
                <w:sz w:val="24"/>
              </w:rPr>
              <w:t>1</w:t>
            </w:r>
            <w:r>
              <w:rPr>
                <w:sz w:val="24"/>
              </w:rPr>
              <w:t xml:space="preserve">  </w:t>
            </w:r>
            <w:r w:rsidR="00354B0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4E65F7">
              <w:rPr>
                <w:rFonts w:hint="eastAsia"/>
                <w:sz w:val="24"/>
              </w:rPr>
              <w:t>□</w:t>
            </w:r>
            <w:r w:rsidR="00F629E3">
              <w:rPr>
                <w:rFonts w:hint="eastAsia"/>
                <w:sz w:val="24"/>
              </w:rPr>
              <w:t>2</w:t>
            </w:r>
            <w:r w:rsidR="00F629E3">
              <w:rPr>
                <w:sz w:val="24"/>
              </w:rPr>
              <w:t xml:space="preserve">021-2022-2 </w:t>
            </w:r>
            <w:r>
              <w:rPr>
                <w:sz w:val="24"/>
              </w:rPr>
              <w:t xml:space="preserve"> </w:t>
            </w:r>
            <w:r w:rsidR="00354B0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4E65F7">
              <w:rPr>
                <w:rFonts w:hint="eastAsia"/>
                <w:sz w:val="24"/>
              </w:rPr>
              <w:t>□</w:t>
            </w:r>
            <w:r w:rsidR="00F629E3">
              <w:rPr>
                <w:rFonts w:hint="eastAsia"/>
                <w:sz w:val="24"/>
              </w:rPr>
              <w:t>2</w:t>
            </w:r>
            <w:r w:rsidR="00F629E3">
              <w:rPr>
                <w:sz w:val="24"/>
              </w:rPr>
              <w:t>021-2022-3</w:t>
            </w:r>
          </w:p>
        </w:tc>
      </w:tr>
      <w:tr w:rsidR="004E65F7" w:rsidTr="004E65F7">
        <w:trPr>
          <w:trHeight w:val="465"/>
          <w:jc w:val="center"/>
        </w:trPr>
        <w:tc>
          <w:tcPr>
            <w:tcW w:w="1791" w:type="dxa"/>
            <w:gridSpan w:val="2"/>
            <w:vAlign w:val="center"/>
          </w:tcPr>
          <w:p w:rsidR="004E65F7" w:rsidRPr="00230AE1" w:rsidRDefault="004E65F7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 w:rsidRPr="00230AE1">
              <w:rPr>
                <w:rFonts w:hint="eastAsia"/>
                <w:sz w:val="24"/>
              </w:rPr>
              <w:t>课程类别</w:t>
            </w:r>
          </w:p>
        </w:tc>
        <w:tc>
          <w:tcPr>
            <w:tcW w:w="7749" w:type="dxa"/>
            <w:gridSpan w:val="13"/>
            <w:vAlign w:val="center"/>
          </w:tcPr>
          <w:p w:rsidR="00B13F22" w:rsidRDefault="004E65F7" w:rsidP="00B13F22">
            <w:pPr>
              <w:ind w:leftChars="-51" w:left="1" w:rightChars="-51" w:right="-107" w:hangingChars="45" w:hanging="108"/>
              <w:jc w:val="left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□人</w:t>
            </w:r>
            <w:r w:rsidR="00B13F22" w:rsidRPr="00B13F22">
              <w:rPr>
                <w:rFonts w:hint="eastAsia"/>
                <w:sz w:val="24"/>
              </w:rPr>
              <w:t>文艺术与哲学素养</w:t>
            </w:r>
            <w:r w:rsidR="00B13F22">
              <w:rPr>
                <w:rFonts w:hint="eastAsia"/>
                <w:sz w:val="24"/>
              </w:rPr>
              <w:t xml:space="preserve"> </w:t>
            </w:r>
            <w:r w:rsidR="00B13F22">
              <w:rPr>
                <w:sz w:val="24"/>
              </w:rPr>
              <w:t xml:space="preserve"> </w:t>
            </w:r>
            <w:r w:rsidR="00B13F22" w:rsidRPr="004E65F7">
              <w:rPr>
                <w:rFonts w:hint="eastAsia"/>
                <w:sz w:val="24"/>
              </w:rPr>
              <w:t>□</w:t>
            </w:r>
            <w:r w:rsidR="00B13F22" w:rsidRPr="00B13F22">
              <w:rPr>
                <w:rFonts w:hint="eastAsia"/>
                <w:sz w:val="24"/>
              </w:rPr>
              <w:t>社会科学与创新创业</w:t>
            </w:r>
            <w:r w:rsidR="00B13F22">
              <w:rPr>
                <w:rFonts w:hint="eastAsia"/>
                <w:sz w:val="24"/>
              </w:rPr>
              <w:t xml:space="preserve"> </w:t>
            </w:r>
            <w:r w:rsidR="00B13F22">
              <w:rPr>
                <w:sz w:val="24"/>
              </w:rPr>
              <w:t xml:space="preserve"> </w:t>
            </w:r>
            <w:r w:rsidR="00B13F22" w:rsidRPr="004E65F7">
              <w:rPr>
                <w:rFonts w:hint="eastAsia"/>
                <w:sz w:val="24"/>
              </w:rPr>
              <w:t>□</w:t>
            </w:r>
            <w:r w:rsidR="00B13F22" w:rsidRPr="00B13F22">
              <w:rPr>
                <w:rFonts w:hint="eastAsia"/>
                <w:sz w:val="24"/>
              </w:rPr>
              <w:t>国际交流与全球视野</w:t>
            </w:r>
          </w:p>
          <w:p w:rsidR="004E65F7" w:rsidRPr="00230AE1" w:rsidRDefault="00B13F22" w:rsidP="00B13F22">
            <w:pPr>
              <w:ind w:leftChars="-51" w:left="1" w:rightChars="-51" w:right="-107" w:hangingChars="45" w:hanging="108"/>
              <w:jc w:val="left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</w:t>
            </w:r>
            <w:r w:rsidRPr="00B13F22">
              <w:rPr>
                <w:rFonts w:hint="eastAsia"/>
                <w:sz w:val="24"/>
              </w:rPr>
              <w:t>科学素养与工程技术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4E65F7">
              <w:rPr>
                <w:rFonts w:hint="eastAsia"/>
                <w:sz w:val="24"/>
              </w:rPr>
              <w:t>□</w:t>
            </w:r>
            <w:r w:rsidRPr="00B13F22">
              <w:rPr>
                <w:rFonts w:hint="eastAsia"/>
                <w:sz w:val="24"/>
              </w:rPr>
              <w:t>身心健康与职业发展</w:t>
            </w:r>
          </w:p>
        </w:tc>
      </w:tr>
      <w:tr w:rsidR="00A4423D" w:rsidTr="00F629E3">
        <w:trPr>
          <w:trHeight w:val="465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 w:rsidRPr="00A4423D">
              <w:rPr>
                <w:rFonts w:hint="eastAsia"/>
                <w:sz w:val="24"/>
                <w:szCs w:val="28"/>
              </w:rPr>
              <w:t>课程负责人情况</w:t>
            </w:r>
          </w:p>
        </w:tc>
        <w:tc>
          <w:tcPr>
            <w:tcW w:w="1087" w:type="dxa"/>
            <w:vAlign w:val="center"/>
          </w:tcPr>
          <w:p w:rsidR="00A4423D" w:rsidRDefault="00A4423D" w:rsidP="00FF7A7E">
            <w:pPr>
              <w:ind w:rightChars="-51" w:righ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323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:rsidR="00A4423D" w:rsidRDefault="00A4423D" w:rsidP="00FF7A7E">
            <w:pPr>
              <w:ind w:leftChars="-53" w:left="-1" w:rightChars="-51" w:right="-107" w:hangingChars="46" w:hanging="11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08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993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174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4423D" w:rsidTr="007C035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固定电话</w:t>
            </w:r>
          </w:p>
        </w:tc>
        <w:tc>
          <w:tcPr>
            <w:tcW w:w="1323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268" w:type="dxa"/>
            <w:gridSpan w:val="5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2174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 w:val="restart"/>
            <w:vAlign w:val="center"/>
          </w:tcPr>
          <w:p w:rsidR="00F6442E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教育</w:t>
            </w:r>
          </w:p>
          <w:p w:rsidR="00A4423D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背景</w:t>
            </w:r>
          </w:p>
        </w:tc>
        <w:tc>
          <w:tcPr>
            <w:tcW w:w="1323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276" w:type="dxa"/>
            <w:gridSpan w:val="3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就读学校</w:t>
            </w:r>
          </w:p>
        </w:tc>
        <w:tc>
          <w:tcPr>
            <w:tcW w:w="1701" w:type="dxa"/>
            <w:gridSpan w:val="4"/>
            <w:vAlign w:val="center"/>
          </w:tcPr>
          <w:p w:rsidR="00A4423D" w:rsidRDefault="00A4423D" w:rsidP="00FF7A7E">
            <w:pPr>
              <w:ind w:leftChars="-48" w:rightChars="-51" w:right="-107" w:hangingChars="42" w:hanging="10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2174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 w:val="restart"/>
            <w:vAlign w:val="center"/>
          </w:tcPr>
          <w:p w:rsidR="00A4423D" w:rsidRDefault="00A4423D" w:rsidP="00F644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近两年为本科生上课情况</w:t>
            </w:r>
          </w:p>
        </w:tc>
        <w:tc>
          <w:tcPr>
            <w:tcW w:w="2599" w:type="dxa"/>
            <w:gridSpan w:val="5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1134" w:type="dxa"/>
            <w:gridSpan w:val="3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上课人数</w:t>
            </w: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上课学期</w:t>
            </w: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学生评价</w:t>
            </w: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5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5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5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5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 w:rsidRPr="00A4423D">
              <w:rPr>
                <w:rFonts w:hint="eastAsia"/>
                <w:sz w:val="24"/>
              </w:rPr>
              <w:t>课程</w:t>
            </w:r>
            <w:r>
              <w:rPr>
                <w:rFonts w:hint="eastAsia"/>
                <w:sz w:val="24"/>
              </w:rPr>
              <w:t>团队</w:t>
            </w:r>
            <w:r w:rsidRPr="00A4423D">
              <w:rPr>
                <w:rFonts w:hint="eastAsia"/>
                <w:sz w:val="24"/>
              </w:rPr>
              <w:t>情况</w:t>
            </w: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B6707C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承担教学任务</w:t>
            </w: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签字</w:t>
            </w: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</w:tbl>
    <w:p w:rsidR="00354B01" w:rsidRDefault="00354B01" w:rsidP="00354B01">
      <w:pPr>
        <w:ind w:leftChars="150" w:left="693" w:hangingChars="180" w:hanging="378"/>
      </w:pPr>
      <w:r w:rsidRPr="002C6C80">
        <w:rPr>
          <w:rFonts w:hint="eastAsia"/>
        </w:rPr>
        <w:t>说明：</w:t>
      </w:r>
      <w:r>
        <w:rPr>
          <w:rFonts w:hint="eastAsia"/>
        </w:rPr>
        <w:t>1.</w:t>
      </w:r>
      <w:r w:rsidRPr="002C6C80">
        <w:rPr>
          <w:rFonts w:hint="eastAsia"/>
        </w:rPr>
        <w:t>表中空格不够，可另加附页，但页码要清楚。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2.</w:t>
      </w:r>
      <w:r>
        <w:rPr>
          <w:rFonts w:hint="eastAsia"/>
        </w:rPr>
        <w:t>封面“课程编码”不用填写。</w:t>
      </w:r>
    </w:p>
    <w:p w:rsidR="0078030E" w:rsidRPr="00DA4B9A" w:rsidRDefault="00624715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二、课程建设基础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78030E" w:rsidRPr="00DA4B9A" w:rsidTr="007A2281">
        <w:trPr>
          <w:trHeight w:val="12160"/>
          <w:jc w:val="center"/>
        </w:trPr>
        <w:tc>
          <w:tcPr>
            <w:tcW w:w="8640" w:type="dxa"/>
            <w:tcBorders>
              <w:bottom w:val="single" w:sz="4" w:space="0" w:color="auto"/>
            </w:tcBorders>
          </w:tcPr>
          <w:p w:rsidR="0078030E" w:rsidRPr="005A32FB" w:rsidRDefault="00624715" w:rsidP="00596CF0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  <w:r w:rsidRPr="00624715">
              <w:rPr>
                <w:rFonts w:ascii="汉仪书宋一简" w:eastAsia="汉仪书宋一简" w:hAnsi="宋体" w:hint="eastAsia"/>
                <w:szCs w:val="21"/>
              </w:rPr>
              <w:t>本门课程或相近课程的历史沿革、</w:t>
            </w:r>
            <w:r w:rsidR="00596CF0">
              <w:rPr>
                <w:rFonts w:ascii="汉仪书宋一简" w:eastAsia="汉仪书宋一简" w:hAnsi="宋体" w:hint="eastAsia"/>
                <w:szCs w:val="21"/>
              </w:rPr>
              <w:t>已具备的</w:t>
            </w:r>
            <w:r w:rsidRPr="00624715">
              <w:rPr>
                <w:rFonts w:ascii="汉仪书宋一简" w:eastAsia="汉仪书宋一简" w:hAnsi="宋体" w:hint="eastAsia"/>
                <w:szCs w:val="21"/>
              </w:rPr>
              <w:t>教学条件</w:t>
            </w:r>
          </w:p>
          <w:p w:rsidR="0078030E" w:rsidRPr="00596CF0" w:rsidRDefault="0078030E" w:rsidP="00CD7D30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</w:tc>
      </w:tr>
    </w:tbl>
    <w:p w:rsidR="0078030E" w:rsidRPr="00DA4B9A" w:rsidRDefault="00EC35E4" w:rsidP="00DA4B9A">
      <w:pPr>
        <w:spacing w:line="44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三</w:t>
      </w:r>
      <w:r w:rsidR="00141D43" w:rsidRPr="00141D43">
        <w:rPr>
          <w:rFonts w:ascii="黑体" w:eastAsia="黑体" w:hint="eastAsia"/>
          <w:sz w:val="30"/>
          <w:szCs w:val="30"/>
        </w:rPr>
        <w:t>、课程建设的内容和安排</w:t>
      </w:r>
      <w:r w:rsidR="001A18B5">
        <w:rPr>
          <w:rFonts w:ascii="黑体" w:eastAsia="黑体" w:hint="eastAsia"/>
          <w:sz w:val="30"/>
          <w:szCs w:val="30"/>
        </w:rPr>
        <w:t xml:space="preserve">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78030E" w:rsidRPr="00DA4B9A" w:rsidTr="007A2281">
        <w:trPr>
          <w:trHeight w:val="12160"/>
          <w:jc w:val="center"/>
        </w:trPr>
        <w:tc>
          <w:tcPr>
            <w:tcW w:w="9072" w:type="dxa"/>
          </w:tcPr>
          <w:p w:rsidR="0078030E" w:rsidRPr="00DA4B9A" w:rsidRDefault="009D0732" w:rsidP="0078030E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  <w:r>
              <w:rPr>
                <w:rFonts w:ascii="汉仪书宋一简" w:eastAsia="汉仪书宋一简" w:hAnsi="宋体" w:hint="eastAsia"/>
                <w:szCs w:val="21"/>
              </w:rPr>
              <w:t>课程团队建设、</w:t>
            </w:r>
            <w:r w:rsidR="00141D43">
              <w:rPr>
                <w:rFonts w:ascii="汉仪书宋一简" w:eastAsia="汉仪书宋一简" w:hAnsi="宋体" w:hint="eastAsia"/>
                <w:szCs w:val="21"/>
              </w:rPr>
              <w:t>教学</w:t>
            </w:r>
            <w:r w:rsidR="00141D43" w:rsidRPr="00141D43">
              <w:rPr>
                <w:rFonts w:ascii="汉仪书宋一简" w:eastAsia="汉仪书宋一简" w:hAnsi="宋体" w:hint="eastAsia"/>
                <w:szCs w:val="21"/>
              </w:rPr>
              <w:t>内容优化、</w:t>
            </w:r>
            <w:r w:rsidR="00AC6157" w:rsidRPr="00141D43">
              <w:rPr>
                <w:rFonts w:ascii="汉仪书宋一简" w:eastAsia="汉仪书宋一简" w:hAnsi="宋体" w:hint="eastAsia"/>
                <w:szCs w:val="21"/>
              </w:rPr>
              <w:t>教学</w:t>
            </w:r>
            <w:r w:rsidR="00AC6157">
              <w:rPr>
                <w:rFonts w:ascii="汉仪书宋一简" w:eastAsia="汉仪书宋一简" w:hAnsi="宋体" w:hint="eastAsia"/>
                <w:szCs w:val="21"/>
              </w:rPr>
              <w:t>资源</w:t>
            </w:r>
            <w:r w:rsidR="00AC6157" w:rsidRPr="00141D43">
              <w:rPr>
                <w:rFonts w:ascii="汉仪书宋一简" w:eastAsia="汉仪书宋一简" w:hAnsi="宋体" w:hint="eastAsia"/>
                <w:szCs w:val="21"/>
              </w:rPr>
              <w:t>建设</w:t>
            </w:r>
            <w:r w:rsidR="00AC6157">
              <w:rPr>
                <w:rFonts w:ascii="汉仪书宋一简" w:eastAsia="汉仪书宋一简" w:hAnsi="宋体" w:hint="eastAsia"/>
                <w:szCs w:val="21"/>
              </w:rPr>
              <w:t>、</w:t>
            </w:r>
            <w:r w:rsidR="00141D43">
              <w:rPr>
                <w:rFonts w:ascii="汉仪书宋一简" w:eastAsia="汉仪书宋一简" w:hAnsi="宋体" w:hint="eastAsia"/>
                <w:szCs w:val="21"/>
              </w:rPr>
              <w:t>教学</w:t>
            </w:r>
            <w:r w:rsidR="00141D43" w:rsidRPr="00141D43">
              <w:rPr>
                <w:rFonts w:ascii="汉仪书宋一简" w:eastAsia="汉仪书宋一简" w:hAnsi="宋体" w:hint="eastAsia"/>
                <w:szCs w:val="21"/>
              </w:rPr>
              <w:t>方法改进、</w:t>
            </w:r>
            <w:r w:rsidR="00AC6157" w:rsidRPr="00141D43">
              <w:rPr>
                <w:rFonts w:ascii="汉仪书宋一简" w:eastAsia="汉仪书宋一简" w:hAnsi="宋体" w:hint="eastAsia"/>
                <w:szCs w:val="21"/>
              </w:rPr>
              <w:t>教材建设</w:t>
            </w:r>
            <w:r w:rsidR="00141D43" w:rsidRPr="00141D43">
              <w:rPr>
                <w:rFonts w:ascii="汉仪书宋一简" w:eastAsia="汉仪书宋一简" w:hAnsi="宋体" w:hint="eastAsia"/>
                <w:szCs w:val="21"/>
              </w:rPr>
              <w:t>等</w:t>
            </w:r>
            <w:r w:rsidR="007C035E">
              <w:rPr>
                <w:rFonts w:ascii="汉仪书宋一简" w:eastAsia="汉仪书宋一简" w:hAnsi="宋体" w:hint="eastAsia"/>
                <w:szCs w:val="21"/>
              </w:rPr>
              <w:t>。</w:t>
            </w:r>
          </w:p>
          <w:p w:rsidR="0078030E" w:rsidRPr="00EC35E4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</w:tc>
      </w:tr>
    </w:tbl>
    <w:p w:rsidR="007C035E" w:rsidRDefault="007C035E" w:rsidP="007C035E">
      <w:pPr>
        <w:spacing w:line="440" w:lineRule="exact"/>
        <w:ind w:firstLineChars="200" w:firstLine="640"/>
        <w:rPr>
          <w:rFonts w:eastAsia="黑体"/>
          <w:sz w:val="32"/>
          <w:szCs w:val="32"/>
        </w:rPr>
        <w:sectPr w:rsidR="007C035E" w:rsidSect="00590F6C">
          <w:footerReference w:type="even" r:id="rId7"/>
          <w:footerReference w:type="default" r:id="rId8"/>
          <w:pgSz w:w="11906" w:h="16838" w:code="9"/>
          <w:pgMar w:top="1928" w:right="1418" w:bottom="1928" w:left="1418" w:header="851" w:footer="1644" w:gutter="0"/>
          <w:cols w:space="425"/>
          <w:titlePg/>
          <w:docGrid w:type="lines" w:linePitch="312"/>
        </w:sectPr>
      </w:pPr>
    </w:p>
    <w:p w:rsidR="007C035E" w:rsidRDefault="007C035E" w:rsidP="007C035E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四、课程教学大纲</w:t>
      </w:r>
    </w:p>
    <w:tbl>
      <w:tblPr>
        <w:tblW w:w="14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429"/>
        <w:gridCol w:w="271"/>
        <w:gridCol w:w="200"/>
        <w:gridCol w:w="300"/>
        <w:gridCol w:w="820"/>
        <w:gridCol w:w="380"/>
        <w:gridCol w:w="400"/>
        <w:gridCol w:w="620"/>
        <w:gridCol w:w="180"/>
        <w:gridCol w:w="620"/>
        <w:gridCol w:w="1000"/>
        <w:gridCol w:w="800"/>
        <w:gridCol w:w="1000"/>
        <w:gridCol w:w="800"/>
        <w:gridCol w:w="1000"/>
        <w:gridCol w:w="400"/>
        <w:gridCol w:w="400"/>
        <w:gridCol w:w="200"/>
        <w:gridCol w:w="700"/>
        <w:gridCol w:w="100"/>
        <w:gridCol w:w="800"/>
        <w:gridCol w:w="300"/>
        <w:gridCol w:w="700"/>
        <w:gridCol w:w="400"/>
        <w:gridCol w:w="800"/>
      </w:tblGrid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CE04EC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（一）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课程基本信息</w:t>
            </w: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vMerge w:val="restart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课程名称</w:t>
            </w:r>
          </w:p>
        </w:tc>
        <w:tc>
          <w:tcPr>
            <w:tcW w:w="13191" w:type="dxa"/>
            <w:gridSpan w:val="24"/>
            <w:shd w:val="clear" w:color="auto" w:fill="auto"/>
            <w:vAlign w:val="center"/>
          </w:tcPr>
          <w:p w:rsidR="007C035E" w:rsidRPr="0071619F" w:rsidRDefault="00CE04EC" w:rsidP="001A7C8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（中文）</w:t>
            </w: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vMerge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191" w:type="dxa"/>
            <w:gridSpan w:val="24"/>
            <w:shd w:val="clear" w:color="auto" w:fill="auto"/>
            <w:vAlign w:val="center"/>
          </w:tcPr>
          <w:p w:rsidR="007C035E" w:rsidRPr="0071619F" w:rsidRDefault="00CE04EC" w:rsidP="001A7C8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（英文）</w:t>
            </w: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学分</w:t>
            </w:r>
          </w:p>
        </w:tc>
        <w:tc>
          <w:tcPr>
            <w:tcW w:w="1591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课内学时</w:t>
            </w: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讲授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实验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上机</w:t>
            </w: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实践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课外学时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适用专业</w:t>
            </w:r>
          </w:p>
        </w:tc>
        <w:tc>
          <w:tcPr>
            <w:tcW w:w="8791" w:type="dxa"/>
            <w:gridSpan w:val="15"/>
            <w:shd w:val="clear" w:color="auto" w:fill="auto"/>
            <w:vAlign w:val="center"/>
          </w:tcPr>
          <w:p w:rsidR="007C035E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全校各专业</w:t>
            </w:r>
          </w:p>
        </w:tc>
        <w:tc>
          <w:tcPr>
            <w:tcW w:w="14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授课语言</w:t>
            </w:r>
          </w:p>
        </w:tc>
        <w:tc>
          <w:tcPr>
            <w:tcW w:w="3000" w:type="dxa"/>
            <w:gridSpan w:val="5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先修课程</w:t>
            </w:r>
          </w:p>
        </w:tc>
        <w:tc>
          <w:tcPr>
            <w:tcW w:w="13191" w:type="dxa"/>
            <w:gridSpan w:val="24"/>
            <w:shd w:val="clear" w:color="auto" w:fill="auto"/>
            <w:vAlign w:val="center"/>
          </w:tcPr>
          <w:p w:rsidR="007C035E" w:rsidRPr="0071619F" w:rsidRDefault="001A7C8A" w:rsidP="007C03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（通识教育选修课程默认无先修要求，如有请务必写明）</w:t>
            </w: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shd w:val="clear" w:color="auto" w:fill="auto"/>
            <w:vAlign w:val="center"/>
          </w:tcPr>
          <w:p w:rsidR="007C035E" w:rsidRPr="00CE04EC" w:rsidRDefault="007C035E" w:rsidP="00CE04EC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课程简介</w:t>
            </w:r>
          </w:p>
        </w:tc>
        <w:tc>
          <w:tcPr>
            <w:tcW w:w="13191" w:type="dxa"/>
            <w:gridSpan w:val="24"/>
            <w:shd w:val="clear" w:color="auto" w:fill="auto"/>
            <w:vAlign w:val="center"/>
          </w:tcPr>
          <w:p w:rsidR="007C035E" w:rsidRDefault="007C035E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Pr="0071619F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CE04EC" w:rsidP="007C035E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（二）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课程目标</w:t>
            </w:r>
          </w:p>
        </w:tc>
      </w:tr>
      <w:tr w:rsidR="00CE04EC" w:rsidTr="001A7C8A">
        <w:trPr>
          <w:trHeight w:val="479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代号</w:t>
            </w:r>
          </w:p>
        </w:tc>
        <w:tc>
          <w:tcPr>
            <w:tcW w:w="12920" w:type="dxa"/>
            <w:gridSpan w:val="23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课程目标</w:t>
            </w:r>
          </w:p>
        </w:tc>
      </w:tr>
      <w:tr w:rsidR="00CE04EC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12920" w:type="dxa"/>
            <w:gridSpan w:val="23"/>
            <w:shd w:val="clear" w:color="auto" w:fill="auto"/>
            <w:vAlign w:val="center"/>
          </w:tcPr>
          <w:p w:rsidR="00CE04EC" w:rsidRDefault="00CE04EC" w:rsidP="00CE04EC">
            <w:pPr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目标1：</w:t>
            </w:r>
          </w:p>
          <w:p w:rsidR="001A7C8A" w:rsidRPr="0071619F" w:rsidRDefault="001A7C8A" w:rsidP="00CE04EC">
            <w:pPr>
              <w:rPr>
                <w:rFonts w:ascii="宋体" w:hAnsi="宋体" w:cs="宋体"/>
                <w:szCs w:val="21"/>
              </w:rPr>
            </w:pPr>
          </w:p>
        </w:tc>
      </w:tr>
      <w:tr w:rsidR="00CE04EC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12920" w:type="dxa"/>
            <w:gridSpan w:val="23"/>
            <w:shd w:val="clear" w:color="auto" w:fill="auto"/>
            <w:vAlign w:val="center"/>
          </w:tcPr>
          <w:p w:rsidR="00CE04EC" w:rsidRDefault="00CE04EC" w:rsidP="00CE04EC">
            <w:pPr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目标2：</w:t>
            </w:r>
          </w:p>
          <w:p w:rsidR="001A7C8A" w:rsidRPr="0071619F" w:rsidRDefault="001A7C8A" w:rsidP="00CE04EC">
            <w:pPr>
              <w:rPr>
                <w:rFonts w:ascii="宋体" w:hAnsi="宋体" w:cs="宋体"/>
                <w:szCs w:val="21"/>
              </w:rPr>
            </w:pPr>
          </w:p>
        </w:tc>
      </w:tr>
      <w:tr w:rsidR="00CE04EC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M3</w:t>
            </w:r>
          </w:p>
        </w:tc>
        <w:tc>
          <w:tcPr>
            <w:tcW w:w="12920" w:type="dxa"/>
            <w:gridSpan w:val="23"/>
            <w:shd w:val="clear" w:color="auto" w:fill="auto"/>
            <w:vAlign w:val="center"/>
          </w:tcPr>
          <w:p w:rsidR="00CE04EC" w:rsidRDefault="00CE04EC" w:rsidP="00CE04EC">
            <w:pPr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目标3：</w:t>
            </w:r>
          </w:p>
          <w:p w:rsidR="001A7C8A" w:rsidRPr="0071619F" w:rsidRDefault="001A7C8A" w:rsidP="00CE04EC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DC5724" w:rsidP="007C035E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（三）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课程内容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章节号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标题</w:t>
            </w: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课程内容/重难点</w:t>
            </w: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支撑课程目标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课内学时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教学方式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课外学时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课外环节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第一章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M3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自学资料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lastRenderedPageBreak/>
              <w:t>2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第二章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2.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2.</w:t>
            </w:r>
            <w:r w:rsidR="00CE04EC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讨论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第三章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8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3.2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9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3.</w:t>
            </w:r>
            <w:r w:rsidR="00CE04EC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第四章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11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4.1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12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4.2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 w:rsidR="00CE04EC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讨论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13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第五章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14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5.1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15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5.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16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第六章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17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6.1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 w:rsidR="00CE04EC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讨论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18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6.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19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第七章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20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7.1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21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7.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 w:rsidR="00CE04EC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讨论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22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第八章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DC5724" w:rsidP="007C035E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（四）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考核方式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考核环节</w:t>
            </w:r>
          </w:p>
        </w:tc>
        <w:tc>
          <w:tcPr>
            <w:tcW w:w="11220" w:type="dxa"/>
            <w:gridSpan w:val="19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操作细节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总评占比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220" w:type="dxa"/>
            <w:gridSpan w:val="19"/>
            <w:shd w:val="clear" w:color="auto" w:fill="auto"/>
            <w:vAlign w:val="center"/>
          </w:tcPr>
          <w:p w:rsidR="007C035E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6F3652" w:rsidRPr="0071619F" w:rsidRDefault="006F3652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220" w:type="dxa"/>
            <w:gridSpan w:val="19"/>
            <w:shd w:val="clear" w:color="auto" w:fill="auto"/>
            <w:vAlign w:val="center"/>
          </w:tcPr>
          <w:p w:rsidR="007C035E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6F3652" w:rsidRPr="0071619F" w:rsidRDefault="006F3652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220" w:type="dxa"/>
            <w:gridSpan w:val="19"/>
            <w:shd w:val="clear" w:color="auto" w:fill="auto"/>
            <w:vAlign w:val="center"/>
          </w:tcPr>
          <w:p w:rsidR="007C035E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6F3652" w:rsidRPr="0071619F" w:rsidRDefault="006F3652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DC5724" w:rsidP="007C035E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（五）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评分细则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课程目标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考核环节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大致占比</w:t>
            </w: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评分等级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7C035E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Pr="0071619F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lastRenderedPageBreak/>
              <w:t>6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M3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M3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auto"/>
            <w:vAlign w:val="center"/>
          </w:tcPr>
          <w:p w:rsidR="007C035E" w:rsidRPr="0071619F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 w:rsidR="007C035E" w:rsidRPr="0071619F">
              <w:rPr>
                <w:rFonts w:ascii="宋体" w:hAnsi="宋体" w:cs="宋体"/>
                <w:szCs w:val="21"/>
              </w:rPr>
              <w:t>评分等级说明：</w:t>
            </w:r>
          </w:p>
          <w:p w:rsidR="007C035E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[</w:t>
            </w:r>
            <w:proofErr w:type="gramStart"/>
            <w:r w:rsidRPr="0071619F">
              <w:rPr>
                <w:rFonts w:ascii="宋体" w:hAnsi="宋体" w:cs="宋体"/>
                <w:szCs w:val="21"/>
              </w:rPr>
              <w:t>A,B</w:t>
            </w:r>
            <w:proofErr w:type="gramEnd"/>
            <w:r w:rsidRPr="0071619F">
              <w:rPr>
                <w:rFonts w:ascii="宋体" w:hAnsi="宋体" w:cs="宋体"/>
                <w:szCs w:val="21"/>
              </w:rPr>
              <w:t>,C,D,E]=[90-100,80-89,70-79,60-69,0-59];[A,B,C,D]=[90-100,75-89,60-74,0-59];[A,B,C]=[90-100,75-89,60-74,0-59];[A,B]=[80-100,0-79]</w:t>
            </w:r>
          </w:p>
          <w:p w:rsidR="00D11100" w:rsidRPr="00D11100" w:rsidRDefault="00D11100" w:rsidP="007C035E">
            <w:pPr>
              <w:jc w:val="left"/>
              <w:rPr>
                <w:rFonts w:ascii="黑体" w:eastAsia="黑体" w:hAnsi="黑体" w:cs="黑体"/>
                <w:b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 w:rsidRPr="00D11100">
              <w:rPr>
                <w:rFonts w:ascii="宋体" w:hAnsi="宋体" w:cs="宋体" w:hint="eastAsia"/>
                <w:szCs w:val="21"/>
              </w:rPr>
              <w:t>每个课程目标下各考核环节大致占比加起来应为1</w:t>
            </w:r>
            <w:r w:rsidRPr="00D11100">
              <w:rPr>
                <w:rFonts w:ascii="宋体" w:hAnsi="宋体" w:cs="宋体"/>
                <w:szCs w:val="21"/>
              </w:rPr>
              <w:t>00</w:t>
            </w:r>
            <w:r w:rsidRPr="00D11100">
              <w:rPr>
                <w:rFonts w:ascii="宋体" w:hAnsi="宋体" w:cs="宋体" w:hint="eastAsia"/>
                <w:szCs w:val="21"/>
              </w:rPr>
              <w:t>%</w:t>
            </w: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DC5724" w:rsidP="007C035E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（六）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教材与参考资料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教学参考资料明细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DC5724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DC5724" w:rsidRPr="0071619F" w:rsidRDefault="00DC5724" w:rsidP="007C03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DC5724" w:rsidRPr="0071619F" w:rsidRDefault="00DC5724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DC5724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DC5724" w:rsidRPr="0071619F" w:rsidRDefault="00DC5724" w:rsidP="007C03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DC5724" w:rsidRPr="0071619F" w:rsidRDefault="00DC5724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DC5724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DC5724" w:rsidRDefault="00DC5724" w:rsidP="007C03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DC5724" w:rsidRPr="0071619F" w:rsidRDefault="00DC5724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</w:tbl>
    <w:p w:rsidR="007C035E" w:rsidRPr="00DA4B9A" w:rsidRDefault="007C035E" w:rsidP="007C035E">
      <w:pPr>
        <w:spacing w:line="440" w:lineRule="exact"/>
        <w:ind w:firstLineChars="200" w:firstLine="600"/>
        <w:rPr>
          <w:rFonts w:ascii="黑体" w:eastAsia="黑体"/>
          <w:sz w:val="30"/>
          <w:szCs w:val="30"/>
        </w:rPr>
      </w:pPr>
    </w:p>
    <w:p w:rsidR="007C035E" w:rsidRDefault="007C035E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  <w:sectPr w:rsidR="007C035E" w:rsidSect="00DC5724">
          <w:pgSz w:w="16838" w:h="11906" w:orient="landscape" w:code="9"/>
          <w:pgMar w:top="1418" w:right="1928" w:bottom="1418" w:left="1928" w:header="851" w:footer="1644" w:gutter="0"/>
          <w:cols w:space="425"/>
          <w:docGrid w:type="lines" w:linePitch="312"/>
        </w:sectPr>
      </w:pPr>
    </w:p>
    <w:p w:rsidR="0078030E" w:rsidRDefault="007C035E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五</w:t>
      </w:r>
      <w:r w:rsidR="0078030E" w:rsidRPr="00DA4B9A">
        <w:rPr>
          <w:rFonts w:eastAsia="黑体" w:hint="eastAsia"/>
          <w:sz w:val="32"/>
          <w:szCs w:val="32"/>
        </w:rPr>
        <w:t>、</w:t>
      </w:r>
      <w:r w:rsidR="00EC35E4">
        <w:rPr>
          <w:rFonts w:eastAsia="黑体" w:hint="eastAsia"/>
          <w:sz w:val="32"/>
          <w:szCs w:val="32"/>
        </w:rPr>
        <w:t>专家</w:t>
      </w:r>
      <w:r w:rsidR="00141D43">
        <w:rPr>
          <w:rFonts w:eastAsia="黑体" w:hint="eastAsia"/>
          <w:sz w:val="32"/>
          <w:szCs w:val="32"/>
        </w:rPr>
        <w:t>审核</w:t>
      </w:r>
      <w:r w:rsidR="00EC35E4">
        <w:rPr>
          <w:rFonts w:eastAsia="黑体" w:hint="eastAsia"/>
          <w:sz w:val="32"/>
          <w:szCs w:val="32"/>
        </w:rPr>
        <w:t>情况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709"/>
        <w:gridCol w:w="1843"/>
        <w:gridCol w:w="1275"/>
        <w:gridCol w:w="1276"/>
        <w:gridCol w:w="1276"/>
        <w:gridCol w:w="1989"/>
      </w:tblGrid>
      <w:tr w:rsidR="00E307CE" w:rsidRPr="00294702" w:rsidTr="00A77E75">
        <w:trPr>
          <w:trHeight w:val="567"/>
          <w:jc w:val="center"/>
        </w:trPr>
        <w:tc>
          <w:tcPr>
            <w:tcW w:w="1413" w:type="dxa"/>
            <w:gridSpan w:val="2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时间</w:t>
            </w:r>
          </w:p>
        </w:tc>
        <w:tc>
          <w:tcPr>
            <w:tcW w:w="3118" w:type="dxa"/>
            <w:gridSpan w:val="2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地点</w:t>
            </w:r>
          </w:p>
        </w:tc>
        <w:tc>
          <w:tcPr>
            <w:tcW w:w="3265" w:type="dxa"/>
            <w:gridSpan w:val="2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/>
                <w:sz w:val="24"/>
              </w:rPr>
            </w:pP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 w:val="restart"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专</w:t>
            </w:r>
          </w:p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家</w:t>
            </w:r>
          </w:p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组</w:t>
            </w:r>
          </w:p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情</w:t>
            </w:r>
          </w:p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proofErr w:type="gramStart"/>
            <w:r>
              <w:rPr>
                <w:rFonts w:ascii="汉仪书宋一简" w:eastAsia="汉仪书宋一简" w:hAnsi="宋体" w:hint="eastAsia"/>
                <w:sz w:val="24"/>
              </w:rPr>
              <w:t>况</w:t>
            </w:r>
            <w:proofErr w:type="gramEnd"/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序号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姓名</w:t>
            </w: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单位</w:t>
            </w: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签字</w:t>
            </w: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AA7E0B" w:rsidRPr="00294702" w:rsidTr="008706A6">
        <w:trPr>
          <w:trHeight w:val="567"/>
          <w:jc w:val="center"/>
        </w:trPr>
        <w:tc>
          <w:tcPr>
            <w:tcW w:w="1413" w:type="dxa"/>
            <w:gridSpan w:val="2"/>
            <w:vAlign w:val="center"/>
          </w:tcPr>
          <w:p w:rsidR="00AA7E0B" w:rsidRDefault="00AA7E0B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试讲题目</w:t>
            </w:r>
          </w:p>
        </w:tc>
        <w:tc>
          <w:tcPr>
            <w:tcW w:w="7659" w:type="dxa"/>
            <w:gridSpan w:val="5"/>
            <w:vAlign w:val="center"/>
          </w:tcPr>
          <w:p w:rsidR="00AA7E0B" w:rsidRPr="00294702" w:rsidRDefault="00AA7E0B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590F6C" w:rsidRPr="00294702" w:rsidTr="00AA7E0B">
        <w:trPr>
          <w:trHeight w:val="4252"/>
          <w:jc w:val="center"/>
        </w:trPr>
        <w:tc>
          <w:tcPr>
            <w:tcW w:w="9072" w:type="dxa"/>
            <w:gridSpan w:val="7"/>
          </w:tcPr>
          <w:p w:rsidR="00590F6C" w:rsidRDefault="00590F6C" w:rsidP="00590F6C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专家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意见</w:t>
            </w:r>
            <w:r>
              <w:rPr>
                <w:rFonts w:ascii="汉仪书宋一简" w:eastAsia="汉仪书宋一简" w:hAnsi="宋体" w:hint="eastAsia"/>
                <w:sz w:val="24"/>
              </w:rPr>
              <w:t>与建议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：</w:t>
            </w:r>
          </w:p>
          <w:p w:rsidR="00590F6C" w:rsidRPr="00294702" w:rsidRDefault="00590F6C" w:rsidP="00590F6C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7A2281" w:rsidRPr="00294702" w:rsidTr="00590F6C">
        <w:trPr>
          <w:trHeight w:val="3540"/>
          <w:jc w:val="center"/>
        </w:trPr>
        <w:tc>
          <w:tcPr>
            <w:tcW w:w="9072" w:type="dxa"/>
            <w:gridSpan w:val="7"/>
          </w:tcPr>
          <w:p w:rsidR="00E307CE" w:rsidRPr="00294702" w:rsidRDefault="00590F6C" w:rsidP="00FD05D6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审核结论</w:t>
            </w:r>
            <w:r w:rsidR="00E307CE" w:rsidRPr="00294702">
              <w:rPr>
                <w:rFonts w:ascii="汉仪书宋一简" w:eastAsia="汉仪书宋一简" w:hAnsi="宋体" w:hint="eastAsia"/>
                <w:sz w:val="24"/>
              </w:rPr>
              <w:t>：</w:t>
            </w:r>
          </w:p>
          <w:p w:rsidR="00FD05D6" w:rsidRDefault="00FD05D6" w:rsidP="00E307CE">
            <w:pPr>
              <w:ind w:firstLineChars="304" w:firstLine="730"/>
              <w:rPr>
                <w:sz w:val="24"/>
              </w:rPr>
            </w:pPr>
          </w:p>
          <w:p w:rsidR="00FD05D6" w:rsidRDefault="00FD05D6" w:rsidP="00E307CE">
            <w:pPr>
              <w:ind w:firstLineChars="304" w:firstLine="730"/>
              <w:rPr>
                <w:sz w:val="24"/>
              </w:rPr>
            </w:pPr>
          </w:p>
          <w:p w:rsidR="00E307CE" w:rsidRPr="00FD05D6" w:rsidRDefault="00E307CE" w:rsidP="00E307CE">
            <w:pPr>
              <w:ind w:firstLineChars="304" w:firstLine="730"/>
              <w:rPr>
                <w:sz w:val="24"/>
              </w:rPr>
            </w:pPr>
            <w:r w:rsidRPr="00294702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推荐</w:t>
            </w:r>
            <w:r w:rsidRPr="00294702">
              <w:rPr>
                <w:rFonts w:hint="eastAsia"/>
                <w:sz w:val="24"/>
              </w:rPr>
              <w:t>开</w:t>
            </w:r>
            <w:r>
              <w:rPr>
                <w:rFonts w:hint="eastAsia"/>
                <w:sz w:val="24"/>
              </w:rPr>
              <w:t>课</w:t>
            </w:r>
            <w:r w:rsidR="00FD05D6">
              <w:rPr>
                <w:rFonts w:hint="eastAsia"/>
                <w:sz w:val="24"/>
              </w:rPr>
              <w:t xml:space="preserve"> </w:t>
            </w:r>
            <w:r w:rsidR="00FD05D6">
              <w:rPr>
                <w:sz w:val="24"/>
              </w:rPr>
              <w:t xml:space="preserve">         </w:t>
            </w:r>
            <w:r w:rsidR="00FD05D6" w:rsidRPr="00294702">
              <w:rPr>
                <w:rFonts w:hint="eastAsia"/>
                <w:sz w:val="24"/>
              </w:rPr>
              <w:t>□</w:t>
            </w:r>
            <w:r w:rsidR="00FD05D6">
              <w:rPr>
                <w:rFonts w:hint="eastAsia"/>
                <w:sz w:val="24"/>
              </w:rPr>
              <w:t>不推荐开课</w:t>
            </w:r>
            <w:bookmarkStart w:id="0" w:name="_GoBack"/>
            <w:bookmarkEnd w:id="0"/>
          </w:p>
          <w:p w:rsidR="00E307CE" w:rsidRDefault="00E307CE" w:rsidP="009C0264">
            <w:pPr>
              <w:spacing w:line="440" w:lineRule="exact"/>
              <w:jc w:val="lef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</w:t>
            </w:r>
          </w:p>
          <w:p w:rsidR="009C0264" w:rsidRPr="00294702" w:rsidRDefault="009C0264" w:rsidP="009C0264">
            <w:pPr>
              <w:spacing w:line="440" w:lineRule="exact"/>
              <w:jc w:val="left"/>
              <w:rPr>
                <w:rFonts w:ascii="汉仪书宋一简" w:eastAsia="汉仪书宋一简" w:hAnsi="宋体" w:hint="eastAsia"/>
                <w:sz w:val="24"/>
              </w:rPr>
            </w:pPr>
          </w:p>
          <w:p w:rsidR="00E307CE" w:rsidRPr="00294702" w:rsidRDefault="00E307CE" w:rsidP="0001223E">
            <w:pPr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                 </w:t>
            </w:r>
            <w:r>
              <w:rPr>
                <w:rFonts w:ascii="汉仪书宋一简" w:eastAsia="汉仪书宋一简" w:hAnsi="宋体" w:hint="eastAsia"/>
                <w:sz w:val="24"/>
              </w:rPr>
              <w:t>专家组长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（签字）：</w:t>
            </w:r>
            <w:r w:rsidR="0001223E">
              <w:rPr>
                <w:rFonts w:ascii="汉仪书宋一简" w:eastAsia="汉仪书宋一简" w:hAnsi="宋体" w:hint="eastAsia"/>
                <w:sz w:val="24"/>
              </w:rPr>
              <w:t>_</w:t>
            </w:r>
            <w:r w:rsidR="0001223E">
              <w:rPr>
                <w:rFonts w:ascii="汉仪书宋一简" w:eastAsia="汉仪书宋一简" w:hAnsi="宋体"/>
                <w:sz w:val="24"/>
              </w:rPr>
              <w:t>_____________</w:t>
            </w:r>
            <w:r w:rsidRPr="00294702">
              <w:rPr>
                <w:rFonts w:hint="eastAsia"/>
                <w:sz w:val="24"/>
                <w:u w:val="single"/>
              </w:rPr>
              <w:t xml:space="preserve">        </w:t>
            </w:r>
            <w:r w:rsidR="00FD05D6">
              <w:rPr>
                <w:sz w:val="24"/>
                <w:u w:val="single"/>
              </w:rPr>
              <w:t xml:space="preserve">  </w:t>
            </w:r>
            <w:r w:rsidRPr="00294702">
              <w:rPr>
                <w:rFonts w:hint="eastAsia"/>
                <w:sz w:val="24"/>
                <w:u w:val="single"/>
              </w:rPr>
              <w:t xml:space="preserve">    </w:t>
            </w:r>
          </w:p>
          <w:p w:rsidR="007A2281" w:rsidRPr="00590F6C" w:rsidRDefault="00E307CE" w:rsidP="0001223E">
            <w:pPr>
              <w:spacing w:before="240" w:line="440" w:lineRule="exact"/>
              <w:ind w:firstLineChars="50" w:firstLine="120"/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                                   年   月   日</w:t>
            </w:r>
          </w:p>
        </w:tc>
      </w:tr>
    </w:tbl>
    <w:p w:rsidR="007A2281" w:rsidRPr="00DA4B9A" w:rsidRDefault="007C035E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六</w:t>
      </w:r>
      <w:r w:rsidR="007A2281">
        <w:rPr>
          <w:rFonts w:eastAsia="黑体" w:hint="eastAsia"/>
          <w:sz w:val="32"/>
          <w:szCs w:val="32"/>
        </w:rPr>
        <w:t>、单位审核意见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78030E" w:rsidRPr="00294702" w:rsidTr="0041301D">
        <w:trPr>
          <w:trHeight w:val="6009"/>
          <w:jc w:val="center"/>
        </w:trPr>
        <w:tc>
          <w:tcPr>
            <w:tcW w:w="9072" w:type="dxa"/>
            <w:vAlign w:val="center"/>
          </w:tcPr>
          <w:p w:rsidR="0078030E" w:rsidRPr="00294702" w:rsidRDefault="00294702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>单位推荐意见：</w:t>
            </w:r>
          </w:p>
          <w:p w:rsidR="009E4867" w:rsidRPr="00294702" w:rsidRDefault="0078030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　</w:t>
            </w:r>
          </w:p>
          <w:p w:rsidR="009E4867" w:rsidRDefault="009E4867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93804" w:rsidRDefault="00E93804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49567E" w:rsidRDefault="0049567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93804" w:rsidRDefault="00E93804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49567E" w:rsidRPr="00294702" w:rsidRDefault="0049567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F1541" w:rsidRPr="00294702" w:rsidRDefault="00EF1541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9E4867" w:rsidRPr="00294702" w:rsidRDefault="009E4867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78030E" w:rsidRPr="00294702" w:rsidRDefault="0078030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</w:t>
            </w:r>
          </w:p>
          <w:p w:rsidR="0001223E" w:rsidRDefault="0078030E" w:rsidP="0001223E">
            <w:pPr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</w:t>
            </w:r>
            <w:r w:rsidR="00DA4B9A" w:rsidRPr="00294702">
              <w:rPr>
                <w:rFonts w:ascii="汉仪书宋一简" w:eastAsia="汉仪书宋一简" w:hAnsi="宋体" w:hint="eastAsia"/>
                <w:sz w:val="24"/>
              </w:rPr>
              <w:t xml:space="preserve">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</w:t>
            </w:r>
            <w:r w:rsidR="00294702" w:rsidRPr="00294702">
              <w:rPr>
                <w:rFonts w:ascii="汉仪书宋一简" w:eastAsia="汉仪书宋一简" w:hAnsi="宋体" w:hint="eastAsia"/>
                <w:sz w:val="24"/>
              </w:rPr>
              <w:t xml:space="preserve">           </w:t>
            </w:r>
            <w:r w:rsidR="00141D43" w:rsidRPr="00294702">
              <w:rPr>
                <w:rFonts w:ascii="汉仪书宋一简" w:eastAsia="汉仪书宋一简" w:hAnsi="宋体" w:hint="eastAsia"/>
                <w:sz w:val="24"/>
              </w:rPr>
              <w:t>单位</w:t>
            </w:r>
            <w:r w:rsidR="00337F65" w:rsidRPr="00294702">
              <w:rPr>
                <w:rFonts w:ascii="汉仪书宋一简" w:eastAsia="汉仪书宋一简" w:hAnsi="宋体" w:hint="eastAsia"/>
                <w:sz w:val="24"/>
              </w:rPr>
              <w:t>负责人（签字）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：</w:t>
            </w:r>
            <w:r w:rsidR="0001223E">
              <w:rPr>
                <w:rFonts w:ascii="汉仪书宋一简" w:eastAsia="汉仪书宋一简" w:hAnsi="宋体" w:hint="eastAsia"/>
                <w:sz w:val="24"/>
              </w:rPr>
              <w:t>_</w:t>
            </w:r>
            <w:r w:rsidR="0001223E">
              <w:rPr>
                <w:rFonts w:ascii="汉仪书宋一简" w:eastAsia="汉仪书宋一简" w:hAnsi="宋体"/>
                <w:sz w:val="24"/>
              </w:rPr>
              <w:t>______________</w:t>
            </w:r>
          </w:p>
          <w:p w:rsidR="0078030E" w:rsidRPr="00294702" w:rsidRDefault="00294702" w:rsidP="0001223E">
            <w:pPr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hint="eastAsia"/>
                <w:sz w:val="24"/>
                <w:u w:val="single"/>
              </w:rPr>
              <w:t xml:space="preserve">            </w:t>
            </w:r>
          </w:p>
          <w:p w:rsidR="0078030E" w:rsidRPr="00294702" w:rsidRDefault="0078030E" w:rsidP="0001223E">
            <w:pPr>
              <w:spacing w:line="440" w:lineRule="exact"/>
              <w:jc w:val="right"/>
              <w:rPr>
                <w:rFonts w:ascii="汉仪书宋一简" w:eastAsia="汉仪书宋一简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</w:t>
            </w:r>
            <w:r w:rsidR="00DA4B9A" w:rsidRPr="00294702">
              <w:rPr>
                <w:rFonts w:ascii="汉仪书宋一简" w:eastAsia="汉仪书宋一简" w:hAnsi="宋体" w:hint="eastAsia"/>
                <w:sz w:val="24"/>
              </w:rPr>
              <w:t xml:space="preserve">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 </w:t>
            </w:r>
            <w:r w:rsidR="00337F65"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</w:t>
            </w:r>
            <w:r w:rsidR="00294702" w:rsidRPr="00294702">
              <w:rPr>
                <w:rFonts w:ascii="汉仪书宋一简" w:eastAsia="汉仪书宋一简" w:hAnsi="宋体" w:hint="eastAsia"/>
                <w:sz w:val="24"/>
              </w:rPr>
              <w:t xml:space="preserve">   </w:t>
            </w:r>
            <w:r w:rsidR="0001223E" w:rsidRPr="00294702">
              <w:rPr>
                <w:rFonts w:ascii="汉仪书宋一简" w:eastAsia="汉仪书宋一简" w:hAnsi="宋体" w:hint="eastAsia"/>
                <w:sz w:val="24"/>
              </w:rPr>
              <w:t>年　　月　　日</w:t>
            </w:r>
          </w:p>
        </w:tc>
      </w:tr>
      <w:tr w:rsidR="00141D43" w:rsidRPr="00294702" w:rsidTr="0001223E">
        <w:trPr>
          <w:trHeight w:val="6149"/>
          <w:jc w:val="center"/>
        </w:trPr>
        <w:tc>
          <w:tcPr>
            <w:tcW w:w="9072" w:type="dxa"/>
            <w:vAlign w:val="center"/>
          </w:tcPr>
          <w:p w:rsidR="00141D43" w:rsidRPr="00294702" w:rsidRDefault="00294702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hint="eastAsia"/>
                <w:sz w:val="24"/>
              </w:rPr>
              <w:t>教务处审批意见：</w:t>
            </w:r>
          </w:p>
          <w:p w:rsidR="00141D43" w:rsidRDefault="00141D43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49567E" w:rsidRDefault="0049567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49567E" w:rsidRPr="00294702" w:rsidRDefault="0049567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141D43" w:rsidRDefault="00141D43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93804" w:rsidRDefault="00E93804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93804" w:rsidRDefault="00E93804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93804" w:rsidRDefault="00E93804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01223E" w:rsidRPr="0001223E" w:rsidRDefault="0001223E" w:rsidP="0041301D">
            <w:pPr>
              <w:spacing w:line="440" w:lineRule="exact"/>
              <w:rPr>
                <w:rFonts w:ascii="汉仪书宋一简" w:eastAsia="汉仪书宋一简" w:hAnsi="宋体" w:hint="eastAsia"/>
                <w:sz w:val="24"/>
              </w:rPr>
            </w:pPr>
          </w:p>
          <w:p w:rsidR="00141D43" w:rsidRPr="00294702" w:rsidRDefault="00141D43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141D43" w:rsidRPr="00294702" w:rsidRDefault="00141D43" w:rsidP="0041301D">
            <w:pPr>
              <w:spacing w:before="240" w:line="440" w:lineRule="exact"/>
              <w:ind w:firstLineChars="50" w:firstLine="120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                               ( 盖  章 )</w:t>
            </w:r>
          </w:p>
          <w:p w:rsidR="00141D43" w:rsidRPr="00294702" w:rsidRDefault="00141D43" w:rsidP="0001223E">
            <w:pPr>
              <w:spacing w:before="240" w:line="440" w:lineRule="exact"/>
              <w:ind w:firstLineChars="50" w:firstLine="120"/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　    　                       </w:t>
            </w:r>
            <w:r w:rsidR="0001223E">
              <w:rPr>
                <w:rFonts w:ascii="汉仪书宋一简" w:eastAsia="汉仪书宋一简" w:hAnsi="宋体"/>
                <w:sz w:val="24"/>
              </w:rPr>
              <w:t xml:space="preserve">  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年　　月　　日</w:t>
            </w:r>
          </w:p>
        </w:tc>
      </w:tr>
    </w:tbl>
    <w:p w:rsidR="007C035E" w:rsidRDefault="007C035E" w:rsidP="0001223E">
      <w:pPr>
        <w:ind w:leftChars="150" w:left="693" w:hangingChars="180" w:hanging="378"/>
      </w:pPr>
    </w:p>
    <w:sectPr w:rsidR="007C035E" w:rsidSect="00D11100">
      <w:pgSz w:w="11906" w:h="16838" w:code="9"/>
      <w:pgMar w:top="1928" w:right="1418" w:bottom="1928" w:left="1418" w:header="851" w:footer="164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D02" w:rsidRDefault="00282D02">
      <w:r>
        <w:separator/>
      </w:r>
    </w:p>
  </w:endnote>
  <w:endnote w:type="continuationSeparator" w:id="0">
    <w:p w:rsidR="00282D02" w:rsidRDefault="00282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汉仪书宋一简">
    <w:altName w:val="宋体"/>
    <w:charset w:val="86"/>
    <w:family w:val="modern"/>
    <w:pitch w:val="fixed"/>
    <w:sig w:usb0="00000001" w:usb1="080E0800" w:usb2="00000012" w:usb3="00000000" w:csb0="00040000" w:csb1="00000000"/>
  </w:font>
  <w:font w:name="方正小标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姚体">
    <w:altName w:val="Times New Roman"/>
    <w:charset w:val="01"/>
    <w:family w:val="roman"/>
    <w:pitch w:val="variable"/>
    <w:sig w:usb0="20003A87" w:usb1="00000000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35E" w:rsidRDefault="007C035E" w:rsidP="00230243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7C035E" w:rsidRDefault="007C035E" w:rsidP="008D57EB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35E" w:rsidRPr="008D57EB" w:rsidRDefault="007C035E" w:rsidP="00DC5724">
    <w:pPr>
      <w:pStyle w:val="a3"/>
      <w:framePr w:wrap="around" w:vAnchor="text" w:hAnchor="page" w:xAlign="center" w:y="103"/>
      <w:ind w:leftChars="150" w:left="315" w:rightChars="150" w:right="315"/>
      <w:jc w:val="center"/>
      <w:rPr>
        <w:rStyle w:val="a4"/>
        <w:sz w:val="28"/>
        <w:szCs w:val="28"/>
      </w:rPr>
    </w:pPr>
    <w:r>
      <w:rPr>
        <w:rStyle w:val="a4"/>
        <w:rFonts w:hint="eastAsia"/>
        <w:sz w:val="28"/>
        <w:szCs w:val="28"/>
      </w:rPr>
      <w:t>—</w:t>
    </w:r>
    <w:r>
      <w:rPr>
        <w:rStyle w:val="a4"/>
        <w:rFonts w:hint="eastAsia"/>
        <w:sz w:val="28"/>
        <w:szCs w:val="28"/>
      </w:rPr>
      <w:t xml:space="preserve"> </w:t>
    </w:r>
    <w:r w:rsidRPr="008D57EB">
      <w:rPr>
        <w:rStyle w:val="a4"/>
        <w:sz w:val="28"/>
        <w:szCs w:val="28"/>
      </w:rPr>
      <w:fldChar w:fldCharType="begin"/>
    </w:r>
    <w:r w:rsidRPr="008D57EB">
      <w:rPr>
        <w:rStyle w:val="a4"/>
        <w:sz w:val="28"/>
        <w:szCs w:val="28"/>
      </w:rPr>
      <w:instrText xml:space="preserve">PAGE  </w:instrText>
    </w:r>
    <w:r w:rsidRPr="008D57EB">
      <w:rPr>
        <w:rStyle w:val="a4"/>
        <w:sz w:val="28"/>
        <w:szCs w:val="28"/>
      </w:rPr>
      <w:fldChar w:fldCharType="separate"/>
    </w:r>
    <w:r>
      <w:rPr>
        <w:rStyle w:val="a4"/>
        <w:noProof/>
        <w:sz w:val="28"/>
        <w:szCs w:val="28"/>
      </w:rPr>
      <w:t>8</w:t>
    </w:r>
    <w:r w:rsidRPr="008D57EB">
      <w:rPr>
        <w:rStyle w:val="a4"/>
        <w:sz w:val="28"/>
        <w:szCs w:val="28"/>
      </w:rPr>
      <w:fldChar w:fldCharType="end"/>
    </w:r>
    <w:r>
      <w:rPr>
        <w:rStyle w:val="a4"/>
        <w:rFonts w:hint="eastAsia"/>
        <w:sz w:val="28"/>
        <w:szCs w:val="28"/>
      </w:rPr>
      <w:t xml:space="preserve"> </w:t>
    </w:r>
    <w:r>
      <w:rPr>
        <w:rStyle w:val="a4"/>
        <w:rFonts w:hint="eastAsia"/>
        <w:sz w:val="28"/>
        <w:szCs w:val="28"/>
      </w:rPr>
      <w:t>—</w:t>
    </w:r>
  </w:p>
  <w:p w:rsidR="007C035E" w:rsidRDefault="007C035E" w:rsidP="00E93804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D02" w:rsidRDefault="00282D02">
      <w:r>
        <w:separator/>
      </w:r>
    </w:p>
  </w:footnote>
  <w:footnote w:type="continuationSeparator" w:id="0">
    <w:p w:rsidR="00282D02" w:rsidRDefault="00282D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C4B"/>
    <w:rsid w:val="00001C32"/>
    <w:rsid w:val="00011544"/>
    <w:rsid w:val="00011F36"/>
    <w:rsid w:val="0001223E"/>
    <w:rsid w:val="00023832"/>
    <w:rsid w:val="00031650"/>
    <w:rsid w:val="00051EBA"/>
    <w:rsid w:val="00057F40"/>
    <w:rsid w:val="00062CF1"/>
    <w:rsid w:val="00070DEA"/>
    <w:rsid w:val="00082D26"/>
    <w:rsid w:val="00086EB6"/>
    <w:rsid w:val="00094672"/>
    <w:rsid w:val="000A309A"/>
    <w:rsid w:val="000A5FB6"/>
    <w:rsid w:val="000F4E7F"/>
    <w:rsid w:val="00121F06"/>
    <w:rsid w:val="00141D43"/>
    <w:rsid w:val="001441E3"/>
    <w:rsid w:val="00165CC8"/>
    <w:rsid w:val="0017176D"/>
    <w:rsid w:val="00181C4B"/>
    <w:rsid w:val="00182111"/>
    <w:rsid w:val="00184B04"/>
    <w:rsid w:val="00191B25"/>
    <w:rsid w:val="001A18B5"/>
    <w:rsid w:val="001A7545"/>
    <w:rsid w:val="001A7C8A"/>
    <w:rsid w:val="001B00C9"/>
    <w:rsid w:val="001B3DC5"/>
    <w:rsid w:val="001E0F06"/>
    <w:rsid w:val="001F0DA9"/>
    <w:rsid w:val="00220E4B"/>
    <w:rsid w:val="00221E9A"/>
    <w:rsid w:val="002232F2"/>
    <w:rsid w:val="00230243"/>
    <w:rsid w:val="0027023D"/>
    <w:rsid w:val="00282D02"/>
    <w:rsid w:val="00285D18"/>
    <w:rsid w:val="00294702"/>
    <w:rsid w:val="002A46E4"/>
    <w:rsid w:val="002A7A6B"/>
    <w:rsid w:val="002F287F"/>
    <w:rsid w:val="00323903"/>
    <w:rsid w:val="00337F65"/>
    <w:rsid w:val="00354B01"/>
    <w:rsid w:val="00362023"/>
    <w:rsid w:val="00375786"/>
    <w:rsid w:val="00392D25"/>
    <w:rsid w:val="003A1E87"/>
    <w:rsid w:val="003D5A5B"/>
    <w:rsid w:val="0041301D"/>
    <w:rsid w:val="004670DD"/>
    <w:rsid w:val="00472C3E"/>
    <w:rsid w:val="004775D4"/>
    <w:rsid w:val="00480F6A"/>
    <w:rsid w:val="0049567E"/>
    <w:rsid w:val="004A7C8B"/>
    <w:rsid w:val="004B527B"/>
    <w:rsid w:val="004D0AD0"/>
    <w:rsid w:val="004D4B9B"/>
    <w:rsid w:val="004E65F7"/>
    <w:rsid w:val="004F727D"/>
    <w:rsid w:val="005017E1"/>
    <w:rsid w:val="00513BB0"/>
    <w:rsid w:val="00521B44"/>
    <w:rsid w:val="00540E3F"/>
    <w:rsid w:val="00564122"/>
    <w:rsid w:val="0059034E"/>
    <w:rsid w:val="00590F6C"/>
    <w:rsid w:val="00596CF0"/>
    <w:rsid w:val="005A32FB"/>
    <w:rsid w:val="005A45A2"/>
    <w:rsid w:val="005B6418"/>
    <w:rsid w:val="00613821"/>
    <w:rsid w:val="006166D6"/>
    <w:rsid w:val="00624715"/>
    <w:rsid w:val="0063528F"/>
    <w:rsid w:val="00660FC9"/>
    <w:rsid w:val="00670BFC"/>
    <w:rsid w:val="0068009C"/>
    <w:rsid w:val="00680FDA"/>
    <w:rsid w:val="0069639C"/>
    <w:rsid w:val="006A0237"/>
    <w:rsid w:val="006B205B"/>
    <w:rsid w:val="006F34DB"/>
    <w:rsid w:val="006F3652"/>
    <w:rsid w:val="006F77C0"/>
    <w:rsid w:val="0070426D"/>
    <w:rsid w:val="007353D9"/>
    <w:rsid w:val="007736D5"/>
    <w:rsid w:val="0078030E"/>
    <w:rsid w:val="00784945"/>
    <w:rsid w:val="00786C82"/>
    <w:rsid w:val="0079211B"/>
    <w:rsid w:val="00797850"/>
    <w:rsid w:val="007A21DE"/>
    <w:rsid w:val="007A2281"/>
    <w:rsid w:val="007C035E"/>
    <w:rsid w:val="007C26E1"/>
    <w:rsid w:val="007C6485"/>
    <w:rsid w:val="007D7FB4"/>
    <w:rsid w:val="007F7613"/>
    <w:rsid w:val="00804DAA"/>
    <w:rsid w:val="008104C9"/>
    <w:rsid w:val="00816F90"/>
    <w:rsid w:val="00824702"/>
    <w:rsid w:val="00845F9B"/>
    <w:rsid w:val="0084758B"/>
    <w:rsid w:val="00855A14"/>
    <w:rsid w:val="00861D8B"/>
    <w:rsid w:val="0087049B"/>
    <w:rsid w:val="00890015"/>
    <w:rsid w:val="008911AF"/>
    <w:rsid w:val="00892411"/>
    <w:rsid w:val="008A163E"/>
    <w:rsid w:val="008D57EB"/>
    <w:rsid w:val="008E20E2"/>
    <w:rsid w:val="00923EF5"/>
    <w:rsid w:val="009653BC"/>
    <w:rsid w:val="009C0264"/>
    <w:rsid w:val="009D0732"/>
    <w:rsid w:val="009E4867"/>
    <w:rsid w:val="009F5748"/>
    <w:rsid w:val="00A05805"/>
    <w:rsid w:val="00A4423D"/>
    <w:rsid w:val="00A52270"/>
    <w:rsid w:val="00A53F67"/>
    <w:rsid w:val="00A75612"/>
    <w:rsid w:val="00A77E75"/>
    <w:rsid w:val="00A830FD"/>
    <w:rsid w:val="00A92D35"/>
    <w:rsid w:val="00AA7E0B"/>
    <w:rsid w:val="00AB6D4F"/>
    <w:rsid w:val="00AC33F0"/>
    <w:rsid w:val="00AC48A1"/>
    <w:rsid w:val="00AC6157"/>
    <w:rsid w:val="00AD6702"/>
    <w:rsid w:val="00AF6D31"/>
    <w:rsid w:val="00B13F22"/>
    <w:rsid w:val="00B228D5"/>
    <w:rsid w:val="00B25ABA"/>
    <w:rsid w:val="00B31211"/>
    <w:rsid w:val="00B327F5"/>
    <w:rsid w:val="00B4397D"/>
    <w:rsid w:val="00B53556"/>
    <w:rsid w:val="00B56636"/>
    <w:rsid w:val="00B66E53"/>
    <w:rsid w:val="00B6707C"/>
    <w:rsid w:val="00B75396"/>
    <w:rsid w:val="00B95972"/>
    <w:rsid w:val="00BA5B53"/>
    <w:rsid w:val="00C00135"/>
    <w:rsid w:val="00C14C79"/>
    <w:rsid w:val="00C218A8"/>
    <w:rsid w:val="00C462C7"/>
    <w:rsid w:val="00C71432"/>
    <w:rsid w:val="00C878A2"/>
    <w:rsid w:val="00CB7172"/>
    <w:rsid w:val="00CD7D30"/>
    <w:rsid w:val="00CE04EC"/>
    <w:rsid w:val="00D11100"/>
    <w:rsid w:val="00D15F40"/>
    <w:rsid w:val="00D24E60"/>
    <w:rsid w:val="00D3365C"/>
    <w:rsid w:val="00D43B79"/>
    <w:rsid w:val="00D457F7"/>
    <w:rsid w:val="00D57893"/>
    <w:rsid w:val="00D742AD"/>
    <w:rsid w:val="00DA4B9A"/>
    <w:rsid w:val="00DC52E1"/>
    <w:rsid w:val="00DC5724"/>
    <w:rsid w:val="00DE42F9"/>
    <w:rsid w:val="00E114FF"/>
    <w:rsid w:val="00E14E3C"/>
    <w:rsid w:val="00E307CE"/>
    <w:rsid w:val="00E34C8F"/>
    <w:rsid w:val="00E55DE4"/>
    <w:rsid w:val="00E668CC"/>
    <w:rsid w:val="00E93804"/>
    <w:rsid w:val="00EC35E4"/>
    <w:rsid w:val="00EF1541"/>
    <w:rsid w:val="00EF4502"/>
    <w:rsid w:val="00F141AB"/>
    <w:rsid w:val="00F155EA"/>
    <w:rsid w:val="00F2002C"/>
    <w:rsid w:val="00F50D65"/>
    <w:rsid w:val="00F629E3"/>
    <w:rsid w:val="00F6442E"/>
    <w:rsid w:val="00FA01DE"/>
    <w:rsid w:val="00FA3D2C"/>
    <w:rsid w:val="00FD05D6"/>
    <w:rsid w:val="00FE781F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4B0753"/>
  <w15:chartTrackingRefBased/>
  <w15:docId w15:val="{30AB7409-2CBE-41D7-90ED-4DB4E5D98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样式2"/>
    <w:basedOn w:val="1"/>
    <w:rPr>
      <w:rFonts w:ascii="Times" w:eastAsia="仿宋_GB2312" w:hAnsi="Times"/>
      <w:b w:val="0"/>
      <w:snapToGrid w:val="0"/>
      <w:sz w:val="32"/>
      <w:szCs w:val="32"/>
    </w:rPr>
  </w:style>
  <w:style w:type="paragraph" w:customStyle="1" w:styleId="3">
    <w:name w:val="样式3"/>
    <w:basedOn w:val="1"/>
    <w:autoRedefine/>
    <w:rPr>
      <w:rFonts w:eastAsia="仿宋_GB2312"/>
      <w:b w:val="0"/>
      <w:snapToGrid w:val="0"/>
      <w:sz w:val="32"/>
    </w:rPr>
  </w:style>
  <w:style w:type="paragraph" w:styleId="a3">
    <w:name w:val="footer"/>
    <w:basedOn w:val="a"/>
    <w:rsid w:val="008D57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8D57EB"/>
  </w:style>
  <w:style w:type="paragraph" w:styleId="a5">
    <w:name w:val="header"/>
    <w:basedOn w:val="a"/>
    <w:rsid w:val="00DC572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rsid w:val="0078030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7">
    <w:name w:val="Body Text Indent"/>
    <w:basedOn w:val="a"/>
    <w:rsid w:val="0078030E"/>
    <w:pPr>
      <w:ind w:firstLine="630"/>
    </w:pPr>
    <w:rPr>
      <w:rFonts w:ascii="黑体" w:eastAsia="黑体" w:hAnsi="华文仿宋"/>
      <w:sz w:val="32"/>
    </w:rPr>
  </w:style>
  <w:style w:type="paragraph" w:styleId="a8">
    <w:name w:val="Body Text"/>
    <w:basedOn w:val="a"/>
    <w:rsid w:val="0078030E"/>
    <w:pPr>
      <w:spacing w:after="120"/>
    </w:pPr>
  </w:style>
  <w:style w:type="paragraph" w:styleId="a9">
    <w:name w:val="Date"/>
    <w:basedOn w:val="a"/>
    <w:next w:val="a"/>
    <w:rsid w:val="00FE781F"/>
    <w:pPr>
      <w:ind w:leftChars="2500" w:left="100"/>
    </w:pPr>
  </w:style>
  <w:style w:type="table" w:styleId="aa">
    <w:name w:val="Table Grid"/>
    <w:basedOn w:val="a1"/>
    <w:uiPriority w:val="59"/>
    <w:rsid w:val="00294702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40065;&#25945;%20%20&#23383;&#12308;&#12309;&#21495;1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0D81B-F451-41EA-A53E-26DE2D6E1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鲁教  字〔〕号1.dot</Template>
  <TotalTime>104</TotalTime>
  <Pages>10</Pages>
  <Words>385</Words>
  <Characters>2197</Characters>
  <Application>Microsoft Office Word</Application>
  <DocSecurity>0</DocSecurity>
  <Lines>18</Lines>
  <Paragraphs>5</Paragraphs>
  <ScaleCrop>false</ScaleCrop>
  <Company>sdjy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山东省招生委员会</dc:title>
  <dc:subject/>
  <dc:creator>微软用户</dc:creator>
  <cp:keywords/>
  <dc:description/>
  <cp:lastModifiedBy>YIngjin Shan</cp:lastModifiedBy>
  <cp:revision>46</cp:revision>
  <cp:lastPrinted>2012-05-11T07:21:00Z</cp:lastPrinted>
  <dcterms:created xsi:type="dcterms:W3CDTF">2017-09-28T06:38:00Z</dcterms:created>
  <dcterms:modified xsi:type="dcterms:W3CDTF">2021-04-22T01:28:00Z</dcterms:modified>
</cp:coreProperties>
</file>